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5"/>
        <w:gridCol w:w="4439"/>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Директор Филиала ООО «Байкальская энергетическая компания»ТЭЦ-9</w:t>
            </w:r>
          </w:p>
          <w:p w14:paraId="738B8088" w14:textId="77777777" w:rsidR="00D31969" w:rsidRDefault="00D31969" w:rsidP="00D31969">
            <w:pPr>
              <w:pStyle w:val="af4"/>
            </w:pPr>
          </w:p>
          <w:p w14:paraId="278F782E" w14:textId="49CECFA0" w:rsidR="00A02C54" w:rsidRPr="000713B0" w:rsidRDefault="00D31969" w:rsidP="00D31969">
            <w:pPr>
              <w:pStyle w:val="af4"/>
            </w:pPr>
            <w:r>
              <w:t>_____________А.В.Нелюбов</w:t>
            </w:r>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0F6BC3"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6918763C"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w:t>
                </w:r>
                <w:r w:rsidR="004832D0">
                  <w:rPr>
                    <w:noProof/>
                  </w:rPr>
                  <w:t>887</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7B0DFC84"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9E7114">
          <w:rPr>
            <w:noProof/>
            <w:webHidden/>
            <w:sz w:val="22"/>
          </w:rPr>
          <w:t>3</w:t>
        </w:r>
        <w:r w:rsidR="00321FCF" w:rsidRPr="00321FCF">
          <w:rPr>
            <w:noProof/>
            <w:webHidden/>
            <w:sz w:val="22"/>
          </w:rPr>
          <w:fldChar w:fldCharType="end"/>
        </w:r>
      </w:hyperlink>
    </w:p>
    <w:p w14:paraId="113740F3" w14:textId="3BBE6E55" w:rsidR="00321FCF" w:rsidRPr="00321FCF" w:rsidRDefault="000F6BC3">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9E7114">
          <w:rPr>
            <w:noProof/>
            <w:webHidden/>
            <w:sz w:val="22"/>
          </w:rPr>
          <w:t>5</w:t>
        </w:r>
        <w:r w:rsidR="00321FCF" w:rsidRPr="00321FCF">
          <w:rPr>
            <w:noProof/>
            <w:webHidden/>
            <w:sz w:val="22"/>
          </w:rPr>
          <w:fldChar w:fldCharType="end"/>
        </w:r>
      </w:hyperlink>
    </w:p>
    <w:p w14:paraId="0FC370A3" w14:textId="5280745C" w:rsidR="00321FCF" w:rsidRPr="00321FCF" w:rsidRDefault="000F6BC3">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9E7114">
          <w:rPr>
            <w:noProof/>
            <w:webHidden/>
            <w:sz w:val="22"/>
          </w:rPr>
          <w:t>6</w:t>
        </w:r>
        <w:r w:rsidR="00321FCF" w:rsidRPr="00321FCF">
          <w:rPr>
            <w:noProof/>
            <w:webHidden/>
            <w:sz w:val="22"/>
          </w:rPr>
          <w:fldChar w:fldCharType="end"/>
        </w:r>
      </w:hyperlink>
    </w:p>
    <w:p w14:paraId="57C4E632" w14:textId="0FD42E42" w:rsidR="00321FCF" w:rsidRPr="00321FCF" w:rsidRDefault="000F6BC3">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9E7114">
          <w:rPr>
            <w:noProof/>
            <w:webHidden/>
            <w:sz w:val="22"/>
          </w:rPr>
          <w:t>8</w:t>
        </w:r>
        <w:r w:rsidR="00321FCF" w:rsidRPr="00321FCF">
          <w:rPr>
            <w:noProof/>
            <w:webHidden/>
            <w:sz w:val="22"/>
          </w:rPr>
          <w:fldChar w:fldCharType="end"/>
        </w:r>
      </w:hyperlink>
    </w:p>
    <w:p w14:paraId="37BFE2DB" w14:textId="3250EC8E" w:rsidR="00321FCF" w:rsidRPr="00321FCF" w:rsidRDefault="000F6BC3">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9E7114">
          <w:rPr>
            <w:noProof/>
            <w:webHidden/>
            <w:sz w:val="22"/>
          </w:rPr>
          <w:t>13</w:t>
        </w:r>
        <w:r w:rsidR="00321FCF" w:rsidRPr="00321FCF">
          <w:rPr>
            <w:noProof/>
            <w:webHidden/>
            <w:sz w:val="22"/>
          </w:rPr>
          <w:fldChar w:fldCharType="end"/>
        </w:r>
      </w:hyperlink>
    </w:p>
    <w:p w14:paraId="576ECB77" w14:textId="59E0FF45" w:rsidR="00321FCF" w:rsidRPr="00321FCF" w:rsidRDefault="000F6BC3">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9E7114">
          <w:rPr>
            <w:noProof/>
            <w:webHidden/>
            <w:sz w:val="22"/>
          </w:rPr>
          <w:t>21</w:t>
        </w:r>
        <w:r w:rsidR="00321FCF" w:rsidRPr="00321FCF">
          <w:rPr>
            <w:noProof/>
            <w:webHidden/>
            <w:sz w:val="22"/>
          </w:rPr>
          <w:fldChar w:fldCharType="end"/>
        </w:r>
      </w:hyperlink>
    </w:p>
    <w:p w14:paraId="50808140" w14:textId="553C5F35" w:rsidR="00321FCF" w:rsidRPr="00321FCF" w:rsidRDefault="000F6BC3">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9E7114">
          <w:rPr>
            <w:noProof/>
            <w:webHidden/>
            <w:sz w:val="22"/>
          </w:rPr>
          <w:t>24</w:t>
        </w:r>
        <w:r w:rsidR="00321FCF" w:rsidRPr="00321FCF">
          <w:rPr>
            <w:noProof/>
            <w:webHidden/>
            <w:sz w:val="22"/>
          </w:rPr>
          <w:fldChar w:fldCharType="end"/>
        </w:r>
      </w:hyperlink>
    </w:p>
    <w:p w14:paraId="6CEB591A" w14:textId="68E7ADC4" w:rsidR="00321FCF" w:rsidRPr="00321FCF" w:rsidRDefault="000F6BC3">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9E7114">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5EBBB95E" w:rsidR="0056005A" w:rsidRPr="000713B0" w:rsidRDefault="004832D0" w:rsidP="00E828B0">
            <w:pPr>
              <w:rPr>
                <w:highlight w:val="yellow"/>
              </w:rPr>
            </w:pPr>
            <w:r w:rsidRPr="004832D0">
              <w:t>Оказание услуг по техническому диагностированию и экспертизе промышленной безопасности трубопроводов (10 ед.) теплосетей УТС ТЭЦ-9 с формированием паспортов (ранее не учтённых в РТН)</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71898229" w:rsidR="0056005A" w:rsidRPr="00705864" w:rsidRDefault="000F6BC3"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4832D0">
                      <w:rPr>
                        <w:noProof/>
                      </w:rPr>
                      <w:t>9</w:t>
                    </w:r>
                    <w:r w:rsidR="00BC64F8">
                      <w:rPr>
                        <w:noProof/>
                      </w:rPr>
                      <w:t>8</w:t>
                    </w:r>
                    <w:r w:rsidR="004832D0">
                      <w:rPr>
                        <w:noProof/>
                      </w:rPr>
                      <w:t>0</w:t>
                    </w:r>
                    <w:r w:rsidR="00BC64F8">
                      <w:rPr>
                        <w:noProof/>
                      </w:rPr>
                      <w:t xml:space="preserve"> 3</w:t>
                    </w:r>
                    <w:r w:rsidR="004832D0">
                      <w:rPr>
                        <w:noProof/>
                      </w:rPr>
                      <w:t>12</w:t>
                    </w:r>
                    <w:r w:rsidR="00D77B47">
                      <w:rPr>
                        <w:noProof/>
                      </w:rPr>
                      <w:t>,</w:t>
                    </w:r>
                    <w:r w:rsidR="00D77B47">
                      <w:rPr>
                        <w:noProof/>
                        <w:lang w:val="en-US"/>
                      </w:rPr>
                      <w:t>00</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118CC5AB" w:rsidR="0056005A" w:rsidRPr="000713B0" w:rsidRDefault="00E64D5D" w:rsidP="00E828B0">
            <w:r>
              <w:rPr>
                <w:noProof/>
              </w:rPr>
              <w:t>196 062,40</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0F6BC3">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0C0B7C94"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30434">
              <w:rPr>
                <w:noProof/>
              </w:rPr>
              <w:t xml:space="preserve">да </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r w:rsidRPr="00806609">
              <w:t>Кроме того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203F336F" w:rsidR="00BD4BC1" w:rsidRDefault="00BC64F8" w:rsidP="00BD4BC1">
            <w:pPr>
              <w:rPr>
                <w:noProof/>
              </w:rPr>
            </w:pPr>
            <w:r>
              <w:rPr>
                <w:noProof/>
              </w:rPr>
              <w:t>Диагностирование и эк</w:t>
            </w:r>
            <w:r w:rsidR="00830434">
              <w:rPr>
                <w:noProof/>
              </w:rPr>
              <w:t>с</w:t>
            </w:r>
            <w:r>
              <w:rPr>
                <w:noProof/>
              </w:rPr>
              <w:t>пертиза промышленной безопасности</w:t>
            </w:r>
            <w:r w:rsidR="00BE281F">
              <w:rPr>
                <w:noProof/>
              </w:rPr>
              <w:t xml:space="preserve"> трубопроводов теплосетей</w:t>
            </w:r>
            <w:r w:rsidR="00E64D5D">
              <w:rPr>
                <w:noProof/>
              </w:rPr>
              <w:t>, оформление паспортов</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r>
                          <w:t>СберБанк-АСТ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402AEA64" w:rsidR="00BD4BC1" w:rsidRDefault="009615BF" w:rsidP="00BD4BC1">
                <w:r>
                  <w:t>Воробьев Сергей Иванович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547D36C9" w:rsidR="00BD4BC1" w:rsidRPr="000713B0" w:rsidRDefault="000626A9" w:rsidP="00BD4BC1">
                <w:r>
                  <w:t>83955 503-</w:t>
                </w:r>
                <w:r w:rsidR="00BE281F">
                  <w:t>593</w:t>
                </w:r>
                <w:r w:rsidR="00BD4BC1">
                  <w:rPr>
                    <w:noProof/>
                  </w:rPr>
                  <w:fldChar w:fldCharType="begin"/>
                </w:r>
                <w:r w:rsidR="00BD4BC1">
                  <w:rPr>
                    <w:noProof/>
                  </w:rPr>
                  <w:instrText xml:space="preserve"> MERGEFIELD "Телефон_технического_специалиста"</w:instrText>
                </w:r>
                <w:r w:rsidR="000F6BC3">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03835F55"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9615BF">
                      <w:rPr>
                        <w:sz w:val="24"/>
                        <w:szCs w:val="24"/>
                        <w:lang w:val="en-US" w:eastAsia="ru-RU"/>
                      </w:rPr>
                      <w:t>Vorobiev</w:t>
                    </w:r>
                    <w:r w:rsidR="00D77B47">
                      <w:rPr>
                        <w:sz w:val="24"/>
                        <w:szCs w:val="24"/>
                        <w:lang w:val="en-US" w:eastAsia="ru-RU"/>
                      </w:rPr>
                      <w:t>S</w:t>
                    </w:r>
                    <w:r w:rsidR="009615BF">
                      <w:rPr>
                        <w:sz w:val="24"/>
                        <w:szCs w:val="24"/>
                        <w:lang w:val="en-US" w:eastAsia="ru-RU"/>
                      </w:rPr>
                      <w:t>I</w:t>
                    </w:r>
                    <w:r>
                      <w:rPr>
                        <w:sz w:val="24"/>
                        <w:szCs w:val="24"/>
                        <w:lang w:eastAsia="ru-RU"/>
                      </w:rPr>
                      <w:t>@</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0F6BC3">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33A4E5F1"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83955 50</w:t>
                </w:r>
                <w:r w:rsidR="00E64D5D">
                  <w:rPr>
                    <w:noProof/>
                  </w:rPr>
                  <w:t>-</w:t>
                </w:r>
                <w:r w:rsidR="00AF5326">
                  <w:rPr>
                    <w:noProof/>
                  </w:rPr>
                  <w:t>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lastRenderedPageBreak/>
                  <w:fldChar w:fldCharType="end"/>
                </w:r>
              </w:p>
            </w:tc>
          </w:sdtContent>
        </w:sdt>
      </w:tr>
      <w:tr w:rsidR="00BD4BC1" w:rsidRPr="000713B0" w14:paraId="63C34965" w14:textId="77777777" w:rsidTr="009A2CC4">
        <w:trPr>
          <w:trHeight w:val="20"/>
        </w:trPr>
        <w:tc>
          <w:tcPr>
            <w:tcW w:w="851" w:type="dxa"/>
          </w:tcPr>
          <w:p w14:paraId="5C4EAB11" w14:textId="053282CA"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0F6BC3"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418333B5"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28667C3C" w14:textId="77777777" w:rsidR="00E51074" w:rsidRDefault="00BD4BC1" w:rsidP="00BD4BC1">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p w14:paraId="6492DB4F" w14:textId="63BB6D8C" w:rsidR="00BD4BC1" w:rsidRDefault="00BD4BC1" w:rsidP="00BD4BC1"/>
            </w:tc>
          </w:sdtContent>
        </w:sdt>
      </w:tr>
    </w:tbl>
    <w:p w14:paraId="16271435" w14:textId="77777777" w:rsidR="00E51074" w:rsidRDefault="00E51074" w:rsidP="00CA0E14">
      <w:pPr>
        <w:pStyle w:val="1"/>
      </w:pPr>
      <w:bookmarkStart w:id="4" w:name="_Toc143602461"/>
    </w:p>
    <w:p w14:paraId="2FDCF84B" w14:textId="77777777" w:rsidR="00E51074" w:rsidRDefault="00E51074" w:rsidP="00E51074">
      <w:pPr>
        <w:pStyle w:val="1"/>
        <w:numPr>
          <w:ilvl w:val="0"/>
          <w:numId w:val="0"/>
        </w:numPr>
      </w:pPr>
    </w:p>
    <w:p w14:paraId="41FFDCA3" w14:textId="77777777" w:rsidR="00E51074" w:rsidRDefault="00E51074" w:rsidP="00E51074">
      <w:pPr>
        <w:pStyle w:val="1"/>
        <w:numPr>
          <w:ilvl w:val="0"/>
          <w:numId w:val="0"/>
        </w:numPr>
      </w:pPr>
    </w:p>
    <w:p w14:paraId="58A4D217" w14:textId="77777777" w:rsidR="00E51074" w:rsidRDefault="00E51074" w:rsidP="00E51074">
      <w:pPr>
        <w:pStyle w:val="1"/>
        <w:numPr>
          <w:ilvl w:val="0"/>
          <w:numId w:val="0"/>
        </w:numPr>
      </w:pPr>
    </w:p>
    <w:p w14:paraId="50D4D82E" w14:textId="77777777" w:rsidR="00E51074" w:rsidRDefault="00E51074" w:rsidP="00E51074">
      <w:pPr>
        <w:pStyle w:val="1"/>
        <w:numPr>
          <w:ilvl w:val="0"/>
          <w:numId w:val="0"/>
        </w:numPr>
      </w:pPr>
    </w:p>
    <w:p w14:paraId="25702A5B" w14:textId="77777777" w:rsidR="00E51074" w:rsidRDefault="00E51074" w:rsidP="00E51074">
      <w:pPr>
        <w:pStyle w:val="1"/>
        <w:numPr>
          <w:ilvl w:val="0"/>
          <w:numId w:val="0"/>
        </w:numPr>
      </w:pPr>
    </w:p>
    <w:p w14:paraId="6C26D0C7" w14:textId="77777777" w:rsidR="00E51074" w:rsidRDefault="00E51074" w:rsidP="00E51074">
      <w:pPr>
        <w:pStyle w:val="1"/>
        <w:numPr>
          <w:ilvl w:val="0"/>
          <w:numId w:val="0"/>
        </w:numPr>
      </w:pPr>
    </w:p>
    <w:p w14:paraId="12BBE3BD" w14:textId="77777777" w:rsidR="00E51074" w:rsidRDefault="00E51074" w:rsidP="00E51074">
      <w:pPr>
        <w:pStyle w:val="1"/>
        <w:numPr>
          <w:ilvl w:val="0"/>
          <w:numId w:val="0"/>
        </w:numPr>
      </w:pPr>
    </w:p>
    <w:p w14:paraId="587DDEF2" w14:textId="77777777" w:rsidR="00E51074" w:rsidRDefault="00E51074" w:rsidP="00E51074">
      <w:pPr>
        <w:pStyle w:val="1"/>
        <w:numPr>
          <w:ilvl w:val="0"/>
          <w:numId w:val="0"/>
        </w:numPr>
      </w:pPr>
    </w:p>
    <w:p w14:paraId="53868C90" w14:textId="77777777" w:rsidR="00E51074" w:rsidRDefault="00E51074" w:rsidP="00E51074">
      <w:pPr>
        <w:pStyle w:val="1"/>
        <w:numPr>
          <w:ilvl w:val="0"/>
          <w:numId w:val="0"/>
        </w:numPr>
      </w:pPr>
    </w:p>
    <w:p w14:paraId="7441254C" w14:textId="77777777" w:rsidR="00E51074" w:rsidRDefault="00E51074" w:rsidP="00E51074">
      <w:pPr>
        <w:pStyle w:val="1"/>
        <w:numPr>
          <w:ilvl w:val="0"/>
          <w:numId w:val="0"/>
        </w:numPr>
      </w:pPr>
    </w:p>
    <w:p w14:paraId="0C0E82DD" w14:textId="77777777" w:rsidR="00E51074" w:rsidRDefault="00E51074" w:rsidP="00E51074">
      <w:pPr>
        <w:pStyle w:val="1"/>
        <w:numPr>
          <w:ilvl w:val="0"/>
          <w:numId w:val="0"/>
        </w:numPr>
      </w:pPr>
    </w:p>
    <w:p w14:paraId="75D6A21C" w14:textId="77777777" w:rsidR="00E51074" w:rsidRDefault="00E51074" w:rsidP="00E51074">
      <w:pPr>
        <w:pStyle w:val="1"/>
        <w:numPr>
          <w:ilvl w:val="0"/>
          <w:numId w:val="0"/>
        </w:numPr>
      </w:pPr>
    </w:p>
    <w:p w14:paraId="5787F947" w14:textId="77777777" w:rsidR="00E51074" w:rsidRDefault="00E51074" w:rsidP="00E51074">
      <w:pPr>
        <w:pStyle w:val="1"/>
        <w:numPr>
          <w:ilvl w:val="0"/>
          <w:numId w:val="0"/>
        </w:numPr>
      </w:pPr>
    </w:p>
    <w:p w14:paraId="52E161E0" w14:textId="77777777" w:rsidR="00E51074" w:rsidRDefault="00E51074" w:rsidP="00E51074">
      <w:pPr>
        <w:pStyle w:val="1"/>
        <w:numPr>
          <w:ilvl w:val="0"/>
          <w:numId w:val="0"/>
        </w:numPr>
      </w:pPr>
    </w:p>
    <w:p w14:paraId="37FE19C7" w14:textId="77777777" w:rsidR="00E51074" w:rsidRDefault="00E51074" w:rsidP="00E51074">
      <w:pPr>
        <w:pStyle w:val="1"/>
        <w:numPr>
          <w:ilvl w:val="0"/>
          <w:numId w:val="0"/>
        </w:numPr>
      </w:pPr>
    </w:p>
    <w:p w14:paraId="0610DB84" w14:textId="77777777" w:rsidR="00E51074" w:rsidRDefault="00E51074" w:rsidP="00E51074">
      <w:pPr>
        <w:pStyle w:val="1"/>
        <w:numPr>
          <w:ilvl w:val="0"/>
          <w:numId w:val="0"/>
        </w:numPr>
      </w:pPr>
    </w:p>
    <w:p w14:paraId="648C734F" w14:textId="77777777" w:rsidR="00E51074" w:rsidRDefault="00E51074" w:rsidP="00E51074">
      <w:pPr>
        <w:pStyle w:val="1"/>
        <w:numPr>
          <w:ilvl w:val="0"/>
          <w:numId w:val="0"/>
        </w:numPr>
      </w:pPr>
    </w:p>
    <w:p w14:paraId="100FFC28" w14:textId="77777777" w:rsidR="00E51074" w:rsidRDefault="00E51074" w:rsidP="00E51074">
      <w:pPr>
        <w:pStyle w:val="1"/>
        <w:numPr>
          <w:ilvl w:val="0"/>
          <w:numId w:val="0"/>
        </w:numPr>
      </w:pPr>
    </w:p>
    <w:p w14:paraId="27EA8139" w14:textId="77777777" w:rsidR="00E51074" w:rsidRDefault="00E51074" w:rsidP="00E51074">
      <w:pPr>
        <w:pStyle w:val="1"/>
        <w:numPr>
          <w:ilvl w:val="0"/>
          <w:numId w:val="0"/>
        </w:numPr>
      </w:pPr>
    </w:p>
    <w:p w14:paraId="54C838CA" w14:textId="77777777" w:rsidR="00E51074" w:rsidRDefault="00E51074" w:rsidP="00E51074">
      <w:pPr>
        <w:pStyle w:val="1"/>
        <w:numPr>
          <w:ilvl w:val="0"/>
          <w:numId w:val="0"/>
        </w:numPr>
      </w:pPr>
    </w:p>
    <w:p w14:paraId="21B32E3A" w14:textId="0A9935F1" w:rsidR="00CA0E14" w:rsidRDefault="00E51074" w:rsidP="00E51074">
      <w:pPr>
        <w:pStyle w:val="1"/>
        <w:numPr>
          <w:ilvl w:val="0"/>
          <w:numId w:val="0"/>
        </w:numPr>
      </w:pPr>
      <w:r>
        <w:t xml:space="preserve">2.  </w:t>
      </w:r>
      <w:r w:rsidR="00A0232D">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6BE20630" w:rsidR="0039625B" w:rsidRPr="000713B0" w:rsidRDefault="000F6BC3"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5-14T13:00:00Z">
                      <w:dateFormat w:val="dd.MM.yyyy H:mm"/>
                      <w:lid w:val="ru-RU"/>
                      <w:storeMappedDataAs w:val="dateTime"/>
                      <w:calendar w:val="gregorian"/>
                    </w:date>
                  </w:sdtPr>
                  <w:sdtEndPr/>
                  <w:sdtContent>
                    <w:r w:rsidR="00E64D5D">
                      <w:t>14</w:t>
                    </w:r>
                    <w:r w:rsidR="0003406A">
                      <w:t>.0</w:t>
                    </w:r>
                    <w:r w:rsidR="00E64D5D">
                      <w:t>5</w:t>
                    </w:r>
                    <w:r w:rsidR="0003406A">
                      <w:t>.2024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r>
                              <w:t>СберБанк-АСТ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r w:rsidR="0003406A">
                              <w:t>СберБанк-АСТ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23134785" w:rsidR="0039625B" w:rsidRDefault="000F6BC3"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5-15T23:59:00Z">
                      <w:dateFormat w:val="dd.MM.yyyy H:mm"/>
                      <w:lid w:val="ru-RU"/>
                      <w:storeMappedDataAs w:val="dateTime"/>
                      <w:calendar w:val="gregorian"/>
                    </w:date>
                  </w:sdtPr>
                  <w:sdtEndPr/>
                  <w:sdtContent>
                    <w:r w:rsidR="00E64D5D">
                      <w:t>15</w:t>
                    </w:r>
                    <w:r w:rsidR="0003406A">
                      <w:t>.0</w:t>
                    </w:r>
                    <w:r w:rsidR="00E64D5D">
                      <w:t>5</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6E1428ED" w:rsidR="0003406A" w:rsidRDefault="000F6BC3"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5-17T00:00:00Z">
                      <w:dateFormat w:val="dd.MM.yyyy"/>
                      <w:lid w:val="ru-RU"/>
                      <w:storeMappedDataAs w:val="dateTime"/>
                      <w:calendar w:val="gregorian"/>
                    </w:date>
                  </w:sdtPr>
                  <w:sdtEndPr/>
                  <w:sdtContent>
                    <w:r w:rsidR="00E64D5D">
                      <w:t>17</w:t>
                    </w:r>
                    <w:r w:rsidR="0003406A" w:rsidRPr="00D57204">
                      <w:t>.0</w:t>
                    </w:r>
                    <w:r w:rsidR="00E64D5D">
                      <w:t>5</w:t>
                    </w:r>
                    <w:r w:rsidR="0003406A" w:rsidRPr="00D57204">
                      <w:t>.2024</w:t>
                    </w:r>
                  </w:sdtContent>
                </w:sdt>
                <w:r w:rsidR="0039625B">
                  <w:t xml:space="preserve"> с</w:t>
                </w:r>
                <w:r w:rsidR="0003406A">
                  <w:t xml:space="preserve"> </w:t>
                </w:r>
              </w:p>
              <w:p w14:paraId="2E31E22E" w14:textId="11E24517"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3-11T13:00:00Z">
                      <w:dateFormat w:val="HH:mm"/>
                      <w:lid w:val="ru-RU"/>
                      <w:storeMappedDataAs w:val="dateTime"/>
                      <w:calendar w:val="gregorian"/>
                    </w:date>
                  </w:sdtPr>
                  <w:sdtEndPr/>
                  <w:sdtContent>
                    <w:r w:rsidR="0003406A" w:rsidRPr="00D57204">
                      <w:t>1</w:t>
                    </w:r>
                    <w:r w:rsidR="00D57204" w:rsidRPr="00D57204">
                      <w:t>3</w:t>
                    </w:r>
                    <w:r w:rsidR="0003406A" w:rsidRPr="00D57204">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3-11T16:00:00Z">
                      <w:dateFormat w:val="HH:mm"/>
                      <w:lid w:val="ru-RU"/>
                      <w:storeMappedDataAs w:val="dateTime"/>
                      <w:calendar w:val="gregorian"/>
                    </w:date>
                  </w:sdtPr>
                  <w:sdtEndPr/>
                  <w:sdtContent>
                    <w:r w:rsidR="0003406A" w:rsidRPr="00BE281F">
                      <w:t>1</w:t>
                    </w:r>
                    <w:r w:rsidR="00D57204" w:rsidRPr="00BE281F">
                      <w:t>6</w:t>
                    </w:r>
                    <w:r w:rsidR="0003406A" w:rsidRPr="00BE281F">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05647133" w:rsidR="0039625B" w:rsidRPr="00A3697A" w:rsidRDefault="000F6BC3"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5-20T23:59:00Z">
                      <w:dateFormat w:val="dd.MM.yyyy H:mm"/>
                      <w:lid w:val="ru-RU"/>
                      <w:storeMappedDataAs w:val="dateTime"/>
                      <w:calendar w:val="gregorian"/>
                    </w:date>
                  </w:sdtPr>
                  <w:sdtEndPr/>
                  <w:sdtContent>
                    <w:r w:rsidR="00E64D5D">
                      <w:t>20</w:t>
                    </w:r>
                    <w:r w:rsidR="0003406A">
                      <w:t>.0</w:t>
                    </w:r>
                    <w:r w:rsidR="00E64D5D">
                      <w:t>5</w:t>
                    </w:r>
                    <w:r w:rsidR="0003406A">
                      <w:t>.2024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0991509B" w:rsidR="0039625B" w:rsidRDefault="000F6BC3"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5-21T17:00:00Z">
                      <w:dateFormat w:val="dd.MM.yyyy H:mm"/>
                      <w:lid w:val="ru-RU"/>
                      <w:storeMappedDataAs w:val="dateTime"/>
                      <w:calendar w:val="gregorian"/>
                    </w:date>
                  </w:sdtPr>
                  <w:sdtEndPr/>
                  <w:sdtContent>
                    <w:r w:rsidR="00E64D5D">
                      <w:t>21</w:t>
                    </w:r>
                    <w:r w:rsidR="0003406A">
                      <w:t>.0</w:t>
                    </w:r>
                    <w:r w:rsidR="00E64D5D">
                      <w:t>5</w:t>
                    </w:r>
                    <w:r w:rsidR="0003406A">
                      <w:t>.2024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0F6BC3"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9"/>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0B889286" w:rsidR="00BC611E" w:rsidRDefault="009916FD" w:rsidP="00BC611E">
      <w:pPr>
        <w:pStyle w:val="1"/>
      </w:pPr>
      <w:bookmarkStart w:id="5" w:name="_Toc143602462"/>
      <w:r>
        <w:lastRenderedPageBreak/>
        <w:t>3.</w:t>
      </w:r>
      <w:r w:rsidR="00BC611E" w:rsidRPr="00536BD9">
        <w:t xml:space="preserve">Требования к </w:t>
      </w:r>
      <w:r w:rsidR="00BC611E">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46D32E3C" w:rsidR="00BC611E" w:rsidRPr="004A11C7" w:rsidRDefault="004832D0" w:rsidP="00173337">
                    <w:pPr>
                      <w:pStyle w:val="111"/>
                      <w:numPr>
                        <w:ilvl w:val="0"/>
                        <w:numId w:val="0"/>
                      </w:numPr>
                      <w:spacing w:after="0" w:line="240" w:lineRule="auto"/>
                      <w:jc w:val="left"/>
                      <w:rPr>
                        <w:rFonts w:asciiTheme="minorHAnsi" w:hAnsiTheme="minorHAnsi"/>
                      </w:rPr>
                    </w:pPr>
                    <w:r w:rsidRPr="004832D0">
                      <w:t>Оказание услуг по техническому диагностированию и экспертизе промышленной безопасности трубопроводов (10 ед.) теплосетей УТС ТЭЦ-9 с формированием паспортов (ранее не учтённых в РТН)</w:t>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0F6BC3"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0F6BC3"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67394BB7" w:rsidR="00C4575E" w:rsidRPr="00C4575E" w:rsidRDefault="00830434" w:rsidP="00F51B5E">
                <w:pPr>
                  <w:pStyle w:val="111"/>
                  <w:numPr>
                    <w:ilvl w:val="0"/>
                    <w:numId w:val="0"/>
                  </w:numPr>
                  <w:spacing w:after="0" w:line="240" w:lineRule="auto"/>
                  <w:jc w:val="left"/>
                  <w:rPr>
                    <w:rFonts w:asciiTheme="minorHAnsi" w:hAnsiTheme="minorHAnsi"/>
                  </w:rPr>
                </w:pPr>
                <w:r>
                  <w:t>с</w:t>
                </w:r>
                <w:r w:rsidR="003B43DE">
                  <w:t xml:space="preserve"> даты заключения договора до полного исполнения обязательств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022C12A4"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3B43DE">
                      <w:rPr>
                        <w:rFonts w:asciiTheme="minorHAnsi" w:hAnsiTheme="minorHAnsi"/>
                        <w:noProof/>
                      </w:rPr>
                      <w:t xml:space="preserve">с даты заключения договора по </w:t>
                    </w:r>
                    <w:r w:rsidR="00EA29DC">
                      <w:rPr>
                        <w:rFonts w:asciiTheme="minorHAnsi" w:hAnsiTheme="minorHAnsi"/>
                        <w:noProof/>
                      </w:rPr>
                      <w:t>30</w:t>
                    </w:r>
                    <w:r w:rsidR="0079741D">
                      <w:rPr>
                        <w:rFonts w:asciiTheme="minorHAnsi" w:hAnsiTheme="minorHAnsi"/>
                        <w:noProof/>
                      </w:rPr>
                      <w:t>.</w:t>
                    </w:r>
                    <w:r w:rsidR="00CD08F4">
                      <w:rPr>
                        <w:rFonts w:asciiTheme="minorHAnsi" w:hAnsiTheme="minorHAnsi"/>
                        <w:noProof/>
                      </w:rPr>
                      <w:t>11</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16E6FA8A" w:rsidR="00340768" w:rsidRPr="009D3B85"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rsidR="000F6BC3">
                  <w:fldChar w:fldCharType="separate"/>
                </w:r>
                <w:r>
                  <w:fldChar w:fldCharType="end"/>
                </w:r>
                <w:r w:rsidR="009D3B85">
                  <w:t>согласно техническому  заданию</w:t>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220C5432" w:rsidR="00BC611E" w:rsidRPr="00440E1F" w:rsidRDefault="00A01350" w:rsidP="008B4448">
                <w:pPr>
                  <w:pStyle w:val="111"/>
                  <w:numPr>
                    <w:ilvl w:val="0"/>
                    <w:numId w:val="0"/>
                  </w:numPr>
                  <w:spacing w:after="0" w:line="240" w:lineRule="auto"/>
                  <w:jc w:val="left"/>
                  <w:rPr>
                    <w:rFonts w:asciiTheme="minorHAnsi" w:hAnsiTheme="minorHAnsi"/>
                  </w:rPr>
                </w:pPr>
                <w:r>
                  <w:t>980 312</w:t>
                </w:r>
                <w:r w:rsidR="00D77B47">
                  <w:t>,00</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3C7C7D6A"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000F6BC3">
                      <w:rPr>
                        <w:noProof/>
                      </w:rPr>
                      <w:fldChar w:fldCharType="separate"/>
                    </w:r>
                    <w:r w:rsidRPr="004A11C7">
                      <w:rPr>
                        <w:noProof/>
                      </w:rPr>
                      <w:fldChar w:fldCharType="end"/>
                    </w:r>
                    <w:r w:rsidR="002E3260">
                      <w:rPr>
                        <w:noProof/>
                      </w:rPr>
                      <w:t>локальн</w:t>
                    </w:r>
                    <w:r w:rsidR="002044EF">
                      <w:rPr>
                        <w:noProof/>
                      </w:rPr>
                      <w:t xml:space="preserve">ый </w:t>
                    </w:r>
                    <w:r w:rsidR="002E3260">
                      <w:rPr>
                        <w:noProof/>
                      </w:rPr>
                      <w:t xml:space="preserve"> смет</w:t>
                    </w:r>
                    <w:r w:rsidR="002044EF">
                      <w:rPr>
                        <w:noProof/>
                      </w:rPr>
                      <w:t>ный расчет</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0F6BC3"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r w:rsidRPr="00C4575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50A04C0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Приложению </w:t>
          </w:r>
          <w:r w:rsidR="00F46879">
            <w:rPr>
              <w:noProof/>
            </w:rPr>
            <w:t xml:space="preserve"> №3 Закупочной Документации</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0"/>
          <w:pgSz w:w="11906" w:h="16838"/>
          <w:pgMar w:top="709" w:right="1701" w:bottom="1276" w:left="1701" w:header="709" w:footer="709" w:gutter="0"/>
          <w:cols w:space="708"/>
          <w:docGrid w:linePitch="360"/>
        </w:sectPr>
      </w:pPr>
    </w:p>
    <w:p w14:paraId="4F1C8697" w14:textId="253CC85C" w:rsidR="00BE3194" w:rsidRDefault="009916FD" w:rsidP="00BE3194">
      <w:pPr>
        <w:pStyle w:val="1"/>
      </w:pPr>
      <w:bookmarkStart w:id="6" w:name="_Ref534988715"/>
      <w:bookmarkStart w:id="7" w:name="_Toc143602463"/>
      <w:r>
        <w:lastRenderedPageBreak/>
        <w:t>4.</w:t>
      </w:r>
      <w:r w:rsidR="00BE3194" w:rsidRPr="007872F0">
        <w:t xml:space="preserve">Требования к участникам </w:t>
      </w:r>
      <w:r w:rsidR="00BE3194">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427879C7BB1B44CDB39603D2BFA930C9"/>
                  </w:placeholder>
                </w:sdtPr>
                <w:sdtEndPr/>
                <w:sdtContent>
                  <w:p w14:paraId="0543916E" w14:textId="716F3C5B" w:rsidR="00517B49" w:rsidRPr="00D01CAB" w:rsidRDefault="00E55659"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Наличие баланса</w:t>
                    </w:r>
                  </w:p>
                </w:sdtContent>
              </w:sdt>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3EBC756F" w:rsidR="001F6AD1" w:rsidRPr="00D01CAB" w:rsidRDefault="000F6BC3"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E8C15A5E1B24303A565787181781B78"/>
                    </w:placeholder>
                    <w15:color w:val="FFFF00"/>
                  </w:sdtPr>
                  <w:sdtEndPr/>
                  <w:sdtContent>
                    <w:r w:rsidR="00D77B47">
                      <w:rPr>
                        <w:rFonts w:cstheme="minorHAnsi"/>
                      </w:rPr>
                      <w:t>требуется</w:t>
                    </w:r>
                  </w:sdtContent>
                </w:sdt>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09CADE7" w:rsidR="001F6AD1" w:rsidRPr="00D01CAB" w:rsidRDefault="000F6BC3"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26B3B5DC0D3F46CB952507F14FE10B82"/>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"Документ_производственных_и_материально" </w:instrText>
                    </w:r>
                    <w:r w:rsidR="001F6AD1" w:rsidRPr="00D01CAB">
                      <w:rPr>
                        <w:rFonts w:cstheme="minorHAnsi"/>
                        <w:noProof/>
                      </w:rPr>
                      <w:fldChar w:fldCharType="separate"/>
                    </w:r>
                    <w:r w:rsidR="0079741D">
                      <w:rPr>
                        <w:rFonts w:cstheme="minorHAnsi"/>
                        <w:noProof/>
                      </w:rPr>
                      <w:t>нет</w:t>
                    </w:r>
                    <w:r w:rsidR="001F6AD1" w:rsidRPr="00D01CAB">
                      <w:rPr>
                        <w:rFonts w:cstheme="minorHAnsi"/>
                        <w:noProof/>
                      </w:rPr>
                      <w:fldChar w:fldCharType="end"/>
                    </w:r>
                  </w:sdtContent>
                </w:sdt>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1A1C199C" w:rsidR="00517B49" w:rsidRPr="00D01CAB" w:rsidRDefault="002E326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требуется</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r w:rsidR="00977EA8" w:rsidRPr="006E50DA">
        <w:rPr>
          <w:rFonts w:cstheme="minorHAnsi"/>
        </w:rPr>
        <w:t>пп."е"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0F6BC3"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77777777" w:rsidR="00483830" w:rsidRDefault="000F6BC3" w:rsidP="00C855A3">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03406A">
                      <w:rPr>
                        <w:noProof/>
                      </w:rPr>
                      <w:t>«Справка_СРО»</w:t>
                    </w:r>
                    <w:r>
                      <w:rPr>
                        <w:noProof/>
                      </w:rPr>
                      <w:fldChar w:fldCharType="end"/>
                    </w:r>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tc>
                  <w:tcPr>
                    <w:tcW w:w="4932" w:type="dxa"/>
                    <w:vAlign w:val="center"/>
                  </w:tcPr>
                  <w:p w14:paraId="0979DD42" w14:textId="0426A341" w:rsidR="009D3730" w:rsidRPr="0047532E" w:rsidRDefault="000106A8" w:rsidP="00E71805">
                    <w:pPr>
                      <w:suppressAutoHyphens/>
                      <w:jc w:val="both"/>
                      <w:cnfStyle w:val="000000100000" w:firstRow="0" w:lastRow="0" w:firstColumn="0" w:lastColumn="0" w:oddVBand="0" w:evenVBand="0" w:oddHBand="1" w:evenHBand="0" w:firstRowFirstColumn="0" w:firstRowLastColumn="0" w:lastRowFirstColumn="0" w:lastRowLastColumn="0"/>
                    </w:pPr>
                    <w:r>
                      <w:t>лицензия</w:t>
                    </w:r>
                  </w:p>
                </w:tc>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6CA0FF74" w:rsidR="00C5615C" w:rsidRDefault="009D3B85" w:rsidP="00C5615C">
                <w:pPr>
                  <w:suppressAutoHyphens/>
                  <w:jc w:val="both"/>
                  <w:cnfStyle w:val="000000010000" w:firstRow="0" w:lastRow="0" w:firstColumn="0" w:lastColumn="0" w:oddVBand="0" w:evenVBand="0" w:oddHBand="0" w:evenHBand="1" w:firstRowFirstColumn="0" w:firstRowLastColumn="0" w:lastRowFirstColumn="0" w:lastRowLastColumn="0"/>
                </w:pPr>
                <w:r>
                  <w:t>да</w:t>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932" w:type="dxa"/>
                <w:vAlign w:val="center"/>
              </w:tcPr>
              <w:p w14:paraId="42234F46" w14:textId="1F179269" w:rsidR="00C5615C" w:rsidRDefault="00521E8A" w:rsidP="00C5615C">
                <w:pPr>
                  <w:suppressAutoHyphens/>
                  <w:jc w:val="both"/>
                  <w:cnfStyle w:val="000000100000" w:firstRow="0" w:lastRow="0" w:firstColumn="0" w:lastColumn="0" w:oddVBand="0" w:evenVBand="0" w:oddHBand="1" w:evenHBand="0" w:firstRowFirstColumn="0" w:firstRowLastColumn="0" w:lastRowFirstColumn="0" w:lastRowLastColumn="0"/>
                </w:pPr>
                <w:fldSimple w:instr=" MERGEFIELD Требования_о_МТР_для_СМСП ">
                  <w:r w:rsidR="0079741D">
                    <w:t>нет</w:t>
                  </w:r>
                </w:fldSimple>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0F6BC3" w:rsidP="00E71805">
                        <w:pPr>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79741D">
                          <w:t>нет</w:t>
                        </w:r>
                        <w:r>
                          <w:fldChar w:fldCharType="end"/>
                        </w:r>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3788D25D" w:rsidR="00696A07" w:rsidRDefault="009916FD" w:rsidP="00696A07">
      <w:pPr>
        <w:pStyle w:val="1"/>
      </w:pPr>
      <w:bookmarkStart w:id="12" w:name="_Toc143602464"/>
      <w:r>
        <w:t>5.</w:t>
      </w:r>
      <w:r w:rsidR="00696A07">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пп.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О «Иркутскэнерго», ООО «Иркутская энергосбытовая компания», ООО «ТД ЕвроСибЭнерго»,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п. 5.5.9, п. 5.5.10, пп.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1E60B7AB" w:rsidR="00BC611E" w:rsidRDefault="00696A07" w:rsidP="00553638">
      <w:pPr>
        <w:pStyle w:val="1"/>
      </w:pPr>
      <w:r>
        <w:br w:type="page"/>
      </w:r>
      <w:bookmarkStart w:id="13" w:name="_Ref6045534"/>
      <w:bookmarkStart w:id="14" w:name="_Toc143602465"/>
      <w:bookmarkStart w:id="15" w:name="_Ref534988748"/>
      <w:bookmarkEnd w:id="11"/>
      <w:r w:rsidR="009916FD">
        <w:lastRenderedPageBreak/>
        <w:t>6.</w:t>
      </w:r>
      <w:r w:rsidR="00BC611E">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5EB85CA3"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9E7114">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9E7114">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9E7114">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9E7114">
        <w:rPr>
          <w:rStyle w:val="affff"/>
        </w:rPr>
        <w:t>7</w:t>
      </w:r>
      <w:r w:rsidRPr="001779D4">
        <w:rPr>
          <w:rStyle w:val="affff"/>
        </w:rPr>
        <w:fldChar w:fldCharType="end"/>
      </w:r>
      <w:r>
        <w:t xml:space="preserve"> документации о закупке.</w:t>
      </w:r>
    </w:p>
    <w:p w14:paraId="21AFCCC7" w14:textId="7BF2CE8F"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9E7114">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9E7114">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0F6BC3"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r w:rsidR="000F6BC3">
        <w:fldChar w:fldCharType="begin"/>
      </w:r>
      <w:r w:rsidR="000F6BC3">
        <w:instrText xml:space="preserve"> MERGEFIELD "Возможность_привлечения_субподрядчиков" </w:instrText>
      </w:r>
      <w:r w:rsidR="000F6BC3">
        <w:fldChar w:fldCharType="separate"/>
      </w:r>
      <w:r w:rsidR="0003406A">
        <w:rPr>
          <w:noProof/>
        </w:rPr>
        <w:t>«Возможность_привлечения_субподрядчиков»</w:t>
      </w:r>
      <w:r w:rsidR="000F6BC3">
        <w:rPr>
          <w:noProof/>
        </w:rPr>
        <w:fldChar w:fldCharType="end"/>
      </w:r>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55A00093"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r w:rsidR="002A5456" w:rsidRPr="002A5456">
        <w:rPr>
          <w:rStyle w:val="affff"/>
        </w:rPr>
        <w:t xml:space="preserve">пп.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9E7114">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0F6BC3"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роводится многолотовая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51016DC" w:rsidR="00743B9E" w:rsidRDefault="00BC611E" w:rsidP="00514905">
      <w:pPr>
        <w:pStyle w:val="1"/>
      </w:pPr>
      <w:r>
        <w:br w:type="page"/>
      </w:r>
      <w:bookmarkStart w:id="17" w:name="_Ref6045544"/>
      <w:bookmarkStart w:id="18" w:name="_Toc143602466"/>
      <w:r w:rsidR="009916FD">
        <w:lastRenderedPageBreak/>
        <w:t>7.</w:t>
      </w:r>
      <w:r w:rsidR="005C6EBE">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rsidR="00174323">
        <w:t xml:space="preserve">50% </w:t>
      </w:r>
      <w:r>
        <w:t xml:space="preserve"> или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254A82D6"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9E7114">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r>
        <w:t>Дозапрос</w:t>
      </w:r>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05B80DBE"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первые</w:t>
      </w:r>
      <w:r>
        <w:t xml:space="preserve"> </w:t>
      </w:r>
      <w:bookmarkStart w:id="22" w:name="КДоговоров"/>
      <w:permStart w:id="1927229839" w:edGrp="everyone"/>
      <w:sdt>
        <w:sdtPr>
          <w:rPr>
            <w:rStyle w:val="aff9"/>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3406A">
            <w:rPr>
              <w:rStyle w:val="aff9"/>
              <w:noProof/>
            </w:rPr>
            <w:t>«</w:t>
          </w:r>
          <w:r w:rsidR="0079741D">
            <w:rPr>
              <w:rStyle w:val="aff9"/>
              <w:noProof/>
            </w:rPr>
            <w:t>2</w:t>
          </w:r>
          <w:r w:rsidR="0003406A">
            <w:rPr>
              <w:rStyle w:val="aff9"/>
              <w:noProof/>
            </w:rPr>
            <w:t>»</w:t>
          </w:r>
          <w:r w:rsidR="00965BDA" w:rsidRPr="00C36C80">
            <w:rPr>
              <w:rStyle w:val="aff9"/>
            </w:rPr>
            <w:fldChar w:fldCharType="end"/>
          </w:r>
        </w:sdtContent>
      </w:sdt>
      <w:bookmarkEnd w:id="22"/>
      <w:permEnd w:id="1927229839"/>
      <w:r w:rsidR="008967C3">
        <w:t xml:space="preserve"> договора</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6C5C3EAF"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976433896" w:edGrp="everyone"/>
      <w:sdt>
        <w:sdtPr>
          <w:rPr>
            <w:rStyle w:val="aff9"/>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3406A">
            <w:rPr>
              <w:rStyle w:val="aff9"/>
              <w:noProof/>
            </w:rPr>
            <w:t>«</w:t>
          </w:r>
          <w:r w:rsidR="0079741D">
            <w:rPr>
              <w:rStyle w:val="aff9"/>
              <w:noProof/>
            </w:rPr>
            <w:t>36</w:t>
          </w:r>
          <w:r w:rsidR="0003406A">
            <w:rPr>
              <w:rStyle w:val="aff9"/>
              <w:noProof/>
            </w:rPr>
            <w:t>»</w:t>
          </w:r>
          <w:r w:rsidR="006A44F6" w:rsidRPr="00C36C80">
            <w:rPr>
              <w:rStyle w:val="aff9"/>
            </w:rPr>
            <w:fldChar w:fldCharType="end"/>
          </w:r>
        </w:sdtContent>
      </w:sdt>
      <w:permEnd w:id="976433896"/>
      <w:r w:rsidR="004569F3">
        <w:t xml:space="preserve"> месяц</w:t>
      </w:r>
      <w:r w:rsidR="00EB133F">
        <w:t>ев</w:t>
      </w:r>
      <w:r w:rsidR="004569F3">
        <w:t xml:space="preserve"> </w:t>
      </w:r>
      <w:r w:rsidR="001F6AD1" w:rsidRPr="001F6AD1">
        <w:t>до дня размещения закупки</w:t>
      </w:r>
      <w:r w:rsidR="0006010B">
        <w:t>;</w:t>
      </w:r>
    </w:p>
    <w:p w14:paraId="08DA348D" w14:textId="0AB27C36"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2109080512" w:edGrp="everyone"/>
      <w:sdt>
        <w:sdtPr>
          <w:rPr>
            <w:rStyle w:val="aff9"/>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3406A">
            <w:rPr>
              <w:rStyle w:val="aff9"/>
              <w:noProof/>
            </w:rPr>
            <w:t>«</w:t>
          </w:r>
          <w:r w:rsidR="009D3B85">
            <w:rPr>
              <w:rStyle w:val="aff9"/>
              <w:noProof/>
            </w:rPr>
            <w:t>экспертиза промышленной безопасности трубопроводов</w:t>
          </w:r>
          <w:r w:rsidR="004832D0">
            <w:rPr>
              <w:rStyle w:val="aff9"/>
              <w:noProof/>
            </w:rPr>
            <w:t xml:space="preserve"> </w:t>
          </w:r>
          <w:r w:rsidR="009D3B85">
            <w:rPr>
              <w:rStyle w:val="aff9"/>
              <w:noProof/>
            </w:rPr>
            <w:t>(оборудования)</w:t>
          </w:r>
          <w:r w:rsidR="0003406A">
            <w:rPr>
              <w:rStyle w:val="aff9"/>
              <w:noProof/>
            </w:rPr>
            <w:t>»</w:t>
          </w:r>
          <w:r w:rsidR="00974B72" w:rsidRPr="00C36C80">
            <w:rPr>
              <w:rStyle w:val="aff9"/>
            </w:rPr>
            <w:fldChar w:fldCharType="end"/>
          </w:r>
        </w:sdtContent>
      </w:sdt>
      <w:permEnd w:id="2109080512"/>
      <w:r w:rsidR="00C07F23">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FFE4C2E" w:rsidR="003166F5" w:rsidRPr="00D10358" w:rsidRDefault="009916FD" w:rsidP="001C0A50">
            <w:pPr>
              <w:pStyle w:val="1"/>
              <w:jc w:val="left"/>
            </w:pPr>
            <w:bookmarkStart w:id="24" w:name="_Toc74635815"/>
            <w:bookmarkStart w:id="25" w:name="_Toc143602467"/>
            <w:r>
              <w:t>8.</w:t>
            </w:r>
            <w:r w:rsidR="003166F5">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747927" w14:paraId="1E3794BD" w14:textId="77777777" w:rsidTr="001F6AD1">
        <w:tc>
          <w:tcPr>
            <w:tcW w:w="426" w:type="dxa"/>
            <w:vAlign w:val="center"/>
          </w:tcPr>
          <w:p w14:paraId="20C83E9E" w14:textId="77777777" w:rsidR="001F6AD1" w:rsidRPr="00747927" w:rsidRDefault="001F6AD1" w:rsidP="00286809">
            <w:pPr>
              <w:pStyle w:val="111"/>
              <w:numPr>
                <w:ilvl w:val="0"/>
                <w:numId w:val="0"/>
              </w:numPr>
              <w:jc w:val="center"/>
              <w:rPr>
                <w:rFonts w:ascii="Times New Roman" w:hAnsi="Times New Roman" w:cs="Times New Roman"/>
                <w:sz w:val="22"/>
                <w:szCs w:val="22"/>
              </w:rPr>
            </w:pPr>
            <w:bookmarkStart w:id="26" w:name="_Hlk159407180"/>
            <w:r w:rsidRPr="00747927">
              <w:rPr>
                <w:rFonts w:ascii="Times New Roman" w:hAnsi="Times New Roman" w:cs="Times New Roman"/>
                <w:sz w:val="22"/>
                <w:szCs w:val="22"/>
              </w:rPr>
              <w:t>№</w:t>
            </w:r>
          </w:p>
        </w:tc>
        <w:tc>
          <w:tcPr>
            <w:tcW w:w="1871" w:type="dxa"/>
            <w:vAlign w:val="center"/>
          </w:tcPr>
          <w:p w14:paraId="3D16F6C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Критерии</w:t>
            </w:r>
          </w:p>
        </w:tc>
        <w:tc>
          <w:tcPr>
            <w:tcW w:w="4538" w:type="dxa"/>
            <w:vAlign w:val="center"/>
          </w:tcPr>
          <w:p w14:paraId="350555A1"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Предмет оценки</w:t>
            </w:r>
          </w:p>
        </w:tc>
        <w:tc>
          <w:tcPr>
            <w:tcW w:w="2125" w:type="dxa"/>
            <w:vAlign w:val="center"/>
          </w:tcPr>
          <w:p w14:paraId="28B2E39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Порядок оценки</w:t>
            </w:r>
          </w:p>
        </w:tc>
        <w:tc>
          <w:tcPr>
            <w:tcW w:w="850" w:type="dxa"/>
            <w:vAlign w:val="center"/>
          </w:tcPr>
          <w:p w14:paraId="7E0B9A9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Вес критерия</w:t>
            </w:r>
          </w:p>
        </w:tc>
      </w:tr>
      <w:tr w:rsidR="001F6AD1" w:rsidRPr="00747927" w14:paraId="05F63D3C" w14:textId="77777777" w:rsidTr="001F6AD1">
        <w:tc>
          <w:tcPr>
            <w:tcW w:w="426" w:type="dxa"/>
          </w:tcPr>
          <w:p w14:paraId="5551E9C1"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747927" w:rsidRDefault="001F6AD1"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fldChar w:fldCharType="begin"/>
            </w:r>
            <w:r w:rsidRPr="00747927">
              <w:rPr>
                <w:rFonts w:ascii="Times New Roman" w:hAnsi="Times New Roman" w:cs="Times New Roman"/>
                <w:noProof/>
                <w:sz w:val="22"/>
                <w:szCs w:val="22"/>
                <w:lang w:val="en-US"/>
              </w:rPr>
              <w:instrText xml:space="preserve"> MERGEFIELD "Критерий_цена_договора" </w:instrText>
            </w:r>
            <w:r w:rsidRPr="00747927">
              <w:rPr>
                <w:rFonts w:ascii="Times New Roman" w:hAnsi="Times New Roman" w:cs="Times New Roman"/>
                <w:noProof/>
                <w:sz w:val="22"/>
                <w:szCs w:val="22"/>
                <w:lang w:val="en-US"/>
              </w:rPr>
              <w:fldChar w:fldCharType="separate"/>
            </w:r>
            <w:r w:rsidR="0003406A" w:rsidRPr="00747927">
              <w:rPr>
                <w:rFonts w:ascii="Times New Roman" w:hAnsi="Times New Roman" w:cs="Times New Roman"/>
                <w:noProof/>
                <w:sz w:val="22"/>
                <w:szCs w:val="22"/>
                <w:lang w:val="en-US"/>
              </w:rPr>
              <w:t>цена_договора</w:t>
            </w:r>
            <w:r w:rsidRPr="00747927">
              <w:rPr>
                <w:rFonts w:ascii="Times New Roman" w:hAnsi="Times New Roman" w:cs="Times New Roman"/>
                <w:noProof/>
                <w:sz w:val="22"/>
                <w:szCs w:val="22"/>
                <w:lang w:val="en-US"/>
              </w:rPr>
              <w:fldChar w:fldCharType="end"/>
            </w:r>
          </w:p>
        </w:tc>
        <w:tc>
          <w:tcPr>
            <w:tcW w:w="4538" w:type="dxa"/>
          </w:tcPr>
          <w:p w14:paraId="7C77A736" w14:textId="5A950C58" w:rsidR="001F6AD1" w:rsidRPr="00747927" w:rsidRDefault="00551A6B"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747927" w:rsidRDefault="00084516"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Rc = Wc * ((Lc - Oc) / (Lc - Tc)), где</w:t>
            </w:r>
            <w:r w:rsidRPr="00747927">
              <w:rPr>
                <w:rFonts w:ascii="Times New Roman" w:hAnsi="Times New Roman" w:cs="Times New Roman"/>
                <w:color w:val="000000"/>
                <w:sz w:val="22"/>
                <w:szCs w:val="22"/>
              </w:rPr>
              <w:br/>
              <w:t>Rс — рейтинг Заявки относительно Критерия оценки,</w:t>
            </w:r>
            <w:r w:rsidRPr="00747927">
              <w:rPr>
                <w:rFonts w:ascii="Times New Roman" w:hAnsi="Times New Roman" w:cs="Times New Roman"/>
                <w:color w:val="000000"/>
                <w:sz w:val="22"/>
                <w:szCs w:val="22"/>
              </w:rPr>
              <w:br/>
              <w:t>Wс — вес Критерия оценки,</w:t>
            </w:r>
            <w:r w:rsidRPr="00747927">
              <w:rPr>
                <w:rFonts w:ascii="Times New Roman" w:hAnsi="Times New Roman" w:cs="Times New Roman"/>
                <w:color w:val="000000"/>
                <w:sz w:val="22"/>
                <w:szCs w:val="22"/>
              </w:rPr>
              <w:br/>
              <w:t>Lc — предельное оцениваемое предложение Критерия оценки,</w:t>
            </w:r>
            <w:r w:rsidRPr="00747927">
              <w:rPr>
                <w:rFonts w:ascii="Times New Roman" w:hAnsi="Times New Roman" w:cs="Times New Roman"/>
                <w:color w:val="000000"/>
                <w:sz w:val="22"/>
                <w:szCs w:val="22"/>
              </w:rPr>
              <w:br/>
              <w:t>Oс — оцениваемое предложение Участника закупки,</w:t>
            </w:r>
            <w:r w:rsidRPr="00747927">
              <w:rPr>
                <w:rFonts w:ascii="Times New Roman" w:hAnsi="Times New Roman" w:cs="Times New Roman"/>
                <w:color w:val="000000"/>
                <w:sz w:val="22"/>
                <w:szCs w:val="22"/>
              </w:rPr>
              <w:br/>
              <w:t>Tс — предпочитаемое (целевое) предложение Критерия оценки.</w:t>
            </w:r>
          </w:p>
          <w:p w14:paraId="09E7D5AC" w14:textId="7CE6EF4B" w:rsidR="001F6AD1" w:rsidRPr="00747927" w:rsidRDefault="001F6AD1" w:rsidP="00286809">
            <w:pPr>
              <w:pStyle w:val="af4"/>
              <w:rPr>
                <w:rFonts w:ascii="Times New Roman" w:hAnsi="Times New Roman" w:cs="Times New Roman"/>
                <w:noProof/>
                <w:sz w:val="22"/>
                <w:szCs w:val="22"/>
              </w:rPr>
            </w:pPr>
          </w:p>
        </w:tc>
        <w:tc>
          <w:tcPr>
            <w:tcW w:w="850" w:type="dxa"/>
          </w:tcPr>
          <w:p w14:paraId="1DFCCAA1" w14:textId="4387E4B1"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85</w:t>
            </w:r>
          </w:p>
        </w:tc>
      </w:tr>
      <w:tr w:rsidR="001F6AD1" w:rsidRPr="00747927" w14:paraId="3D6ADC24" w14:textId="77777777" w:rsidTr="001F6AD1">
        <w:tc>
          <w:tcPr>
            <w:tcW w:w="426" w:type="dxa"/>
          </w:tcPr>
          <w:p w14:paraId="2AD3209A"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 xml:space="preserve"> Опыт частичный</w:t>
            </w:r>
          </w:p>
        </w:tc>
        <w:tc>
          <w:tcPr>
            <w:tcW w:w="4538" w:type="dxa"/>
          </w:tcPr>
          <w:p w14:paraId="5371085B" w14:textId="49CA997D" w:rsidR="00551A6B" w:rsidRPr="00747927" w:rsidRDefault="00551A6B" w:rsidP="00551A6B">
            <w:pPr>
              <w:rPr>
                <w:rFonts w:ascii="Times New Roman" w:hAnsi="Times New Roman" w:cs="Times New Roman"/>
                <w:color w:val="000000"/>
                <w:sz w:val="22"/>
                <w:szCs w:val="22"/>
              </w:rPr>
            </w:pPr>
            <w:r w:rsidRPr="00747927">
              <w:rPr>
                <w:rFonts w:ascii="Times New Roman" w:hAnsi="Times New Roman" w:cs="Times New Roman"/>
                <w:color w:val="000000"/>
                <w:sz w:val="22"/>
                <w:szCs w:val="22"/>
              </w:rPr>
              <w:t xml:space="preserve">Количество </w:t>
            </w:r>
            <w:r w:rsidR="002A406D">
              <w:rPr>
                <w:rFonts w:ascii="Times New Roman" w:hAnsi="Times New Roman" w:cs="Times New Roman"/>
                <w:color w:val="000000"/>
                <w:sz w:val="22"/>
                <w:szCs w:val="22"/>
              </w:rPr>
              <w:t>надле</w:t>
            </w:r>
            <w:r w:rsidRPr="00747927">
              <w:rPr>
                <w:rFonts w:ascii="Times New Roman" w:hAnsi="Times New Roman" w:cs="Times New Roman"/>
                <w:color w:val="000000"/>
                <w:sz w:val="22"/>
                <w:szCs w:val="22"/>
              </w:rPr>
              <w:t>жаще</w:t>
            </w:r>
            <w:r w:rsidR="002A406D">
              <w:rPr>
                <w:rFonts w:ascii="Times New Roman" w:hAnsi="Times New Roman" w:cs="Times New Roman"/>
                <w:color w:val="000000"/>
                <w:sz w:val="22"/>
                <w:szCs w:val="22"/>
              </w:rPr>
              <w:t xml:space="preserve"> </w:t>
            </w:r>
            <w:r w:rsidRPr="00747927">
              <w:rPr>
                <w:rFonts w:ascii="Times New Roman" w:hAnsi="Times New Roman" w:cs="Times New Roman"/>
                <w:color w:val="000000"/>
                <w:sz w:val="22"/>
                <w:szCs w:val="22"/>
              </w:rPr>
              <w:t xml:space="preserve"> исполненных </w:t>
            </w:r>
            <w:r w:rsidR="001225F9">
              <w:rPr>
                <w:rFonts w:ascii="Times New Roman" w:hAnsi="Times New Roman" w:cs="Times New Roman"/>
                <w:color w:val="000000"/>
                <w:sz w:val="22"/>
                <w:szCs w:val="22"/>
              </w:rPr>
              <w:t xml:space="preserve">договоров по меньшей мере  в части половины этапов </w:t>
            </w:r>
            <w:r w:rsidRPr="00747927">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747927"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747927" w:rsidRDefault="00535C16" w:rsidP="00286809">
            <w:pPr>
              <w:pStyle w:val="af4"/>
              <w:rPr>
                <w:rFonts w:ascii="Times New Roman" w:hAnsi="Times New Roman" w:cs="Times New Roman"/>
                <w:noProof/>
                <w:sz w:val="22"/>
                <w:szCs w:val="22"/>
              </w:rPr>
            </w:pPr>
            <w:r>
              <w:rPr>
                <w:rFonts w:ascii="Times New Roman" w:hAnsi="Times New Roman" w:cs="Times New Roman"/>
                <w:noProof/>
                <w:sz w:val="22"/>
                <w:szCs w:val="22"/>
              </w:rPr>
              <w:t>1</w:t>
            </w:r>
          </w:p>
        </w:tc>
        <w:tc>
          <w:tcPr>
            <w:tcW w:w="1842" w:type="dxa"/>
          </w:tcPr>
          <w:p w14:paraId="2A6E8BD8" w14:textId="7669AF42"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2</w:t>
            </w:r>
          </w:p>
        </w:tc>
        <w:tc>
          <w:tcPr>
            <w:tcW w:w="3968" w:type="dxa"/>
          </w:tcPr>
          <w:p w14:paraId="6DF7AB8B" w14:textId="622122A7" w:rsidR="001F6AD1" w:rsidRPr="00747927" w:rsidRDefault="00084516" w:rsidP="00747927">
            <w:pPr>
              <w:rPr>
                <w:rFonts w:ascii="Times New Roman" w:hAnsi="Times New Roman" w:cs="Times New Roman"/>
                <w:noProof/>
                <w:sz w:val="22"/>
                <w:szCs w:val="22"/>
              </w:rPr>
            </w:pPr>
            <w:r w:rsidRPr="00747927">
              <w:rPr>
                <w:rFonts w:ascii="Times New Roman" w:hAnsi="Times New Roman" w:cs="Times New Roman"/>
                <w:color w:val="000000"/>
                <w:sz w:val="22"/>
                <w:szCs w:val="22"/>
              </w:rPr>
              <w:t>Rc = Wc * ((Lc - Oc) / (Lc - Tc)), где</w:t>
            </w:r>
            <w:r w:rsidRPr="00747927">
              <w:rPr>
                <w:rFonts w:ascii="Times New Roman" w:hAnsi="Times New Roman" w:cs="Times New Roman"/>
                <w:color w:val="000000"/>
                <w:sz w:val="22"/>
                <w:szCs w:val="22"/>
              </w:rPr>
              <w:br/>
              <w:t>Rс — рейтинг Заявки относительно Критерия оценки,</w:t>
            </w:r>
            <w:r w:rsidRPr="00747927">
              <w:rPr>
                <w:rFonts w:ascii="Times New Roman" w:hAnsi="Times New Roman" w:cs="Times New Roman"/>
                <w:color w:val="000000"/>
                <w:sz w:val="22"/>
                <w:szCs w:val="22"/>
              </w:rPr>
              <w:br/>
              <w:t>Wс — вес Критерия оценки,</w:t>
            </w:r>
            <w:r w:rsidRPr="00747927">
              <w:rPr>
                <w:rFonts w:ascii="Times New Roman" w:hAnsi="Times New Roman" w:cs="Times New Roman"/>
                <w:color w:val="000000"/>
                <w:sz w:val="22"/>
                <w:szCs w:val="22"/>
              </w:rPr>
              <w:br/>
              <w:t>Lc — предельное оцениваемое предложение Критерия оценки,</w:t>
            </w:r>
            <w:r w:rsidRPr="00747927">
              <w:rPr>
                <w:rFonts w:ascii="Times New Roman" w:hAnsi="Times New Roman" w:cs="Times New Roman"/>
                <w:color w:val="000000"/>
                <w:sz w:val="22"/>
                <w:szCs w:val="22"/>
              </w:rPr>
              <w:br/>
              <w:t>Oс — оцениваемое предложение Участника закупки,</w:t>
            </w:r>
            <w:r w:rsidRPr="00747927">
              <w:rPr>
                <w:rFonts w:ascii="Times New Roman" w:hAnsi="Times New Roman" w:cs="Times New Roman"/>
                <w:color w:val="000000"/>
                <w:sz w:val="22"/>
                <w:szCs w:val="22"/>
              </w:rPr>
              <w:br/>
              <w:t>Tс — предпочитаемое (целевое) предложение Критерия оценки.</w:t>
            </w:r>
          </w:p>
        </w:tc>
        <w:tc>
          <w:tcPr>
            <w:tcW w:w="850" w:type="dxa"/>
          </w:tcPr>
          <w:p w14:paraId="517CD7AD" w14:textId="2D5D528E" w:rsidR="001F6AD1" w:rsidRPr="00747927" w:rsidRDefault="00590078" w:rsidP="00286809">
            <w:pPr>
              <w:pStyle w:val="af4"/>
              <w:rPr>
                <w:rFonts w:ascii="Times New Roman" w:hAnsi="Times New Roman" w:cs="Times New Roman"/>
                <w:noProof/>
                <w:sz w:val="22"/>
                <w:szCs w:val="22"/>
              </w:rPr>
            </w:pPr>
            <w:r>
              <w:rPr>
                <w:rFonts w:ascii="Times New Roman" w:hAnsi="Times New Roman" w:cs="Times New Roman"/>
                <w:noProof/>
                <w:sz w:val="22"/>
                <w:szCs w:val="22"/>
              </w:rPr>
              <w:t>7</w:t>
            </w:r>
            <w:r w:rsidR="00D61B0A">
              <w:rPr>
                <w:rFonts w:ascii="Times New Roman" w:hAnsi="Times New Roman" w:cs="Times New Roman"/>
                <w:noProof/>
                <w:sz w:val="22"/>
                <w:szCs w:val="22"/>
              </w:rPr>
              <w:t>,</w:t>
            </w:r>
            <w:r w:rsidR="00A01350">
              <w:rPr>
                <w:rFonts w:ascii="Times New Roman" w:hAnsi="Times New Roman" w:cs="Times New Roman"/>
                <w:noProof/>
                <w:sz w:val="22"/>
                <w:szCs w:val="22"/>
              </w:rPr>
              <w:t>5</w:t>
            </w:r>
          </w:p>
        </w:tc>
      </w:tr>
      <w:tr w:rsidR="00D77B47" w:rsidRPr="00747927" w14:paraId="6FDEB8AF" w14:textId="77777777" w:rsidTr="001F6AD1">
        <w:tc>
          <w:tcPr>
            <w:tcW w:w="426" w:type="dxa"/>
          </w:tcPr>
          <w:p w14:paraId="2259142D" w14:textId="77777777" w:rsidR="00D77B47" w:rsidRPr="00747927" w:rsidRDefault="00D77B47" w:rsidP="001F6AD1">
            <w:pPr>
              <w:pStyle w:val="111"/>
              <w:numPr>
                <w:ilvl w:val="0"/>
                <w:numId w:val="19"/>
              </w:numPr>
              <w:ind w:left="0" w:firstLine="0"/>
              <w:rPr>
                <w:rFonts w:ascii="Times New Roman" w:hAnsi="Times New Roman" w:cs="Times New Roman"/>
                <w:sz w:val="22"/>
                <w:szCs w:val="22"/>
              </w:rPr>
            </w:pPr>
          </w:p>
        </w:tc>
        <w:tc>
          <w:tcPr>
            <w:tcW w:w="1871" w:type="dxa"/>
          </w:tcPr>
          <w:p w14:paraId="4E67C495" w14:textId="2F542E70" w:rsidR="00D77B47" w:rsidRPr="0074792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кадровых ресурсов</w:t>
            </w:r>
          </w:p>
        </w:tc>
        <w:tc>
          <w:tcPr>
            <w:tcW w:w="4538" w:type="dxa"/>
          </w:tcPr>
          <w:p w14:paraId="7DED77D8" w14:textId="21FBFDAA" w:rsidR="00D77B47" w:rsidRDefault="009123A5" w:rsidP="005563B5">
            <w:pPr>
              <w:rPr>
                <w:rFonts w:ascii="Calibri" w:hAnsi="Calibri" w:cs="Calibri"/>
                <w:color w:val="000000"/>
                <w:sz w:val="22"/>
                <w:szCs w:val="22"/>
              </w:rPr>
            </w:pPr>
            <w:r w:rsidRPr="004E50E4">
              <w:rPr>
                <w:color w:val="000000"/>
                <w:sz w:val="22"/>
                <w:szCs w:val="22"/>
              </w:rPr>
              <w:t>Обеспеченность кадровыми ресурсами: Справка о кадровых ресурсах (наличие количества персонала с приложением подтверждающих квалификацию документов)</w:t>
            </w:r>
          </w:p>
        </w:tc>
        <w:tc>
          <w:tcPr>
            <w:tcW w:w="2125" w:type="dxa"/>
          </w:tcPr>
          <w:p w14:paraId="1A1B9301" w14:textId="5EF358DE"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Отсутствие  (0)</w:t>
            </w:r>
          </w:p>
        </w:tc>
        <w:tc>
          <w:tcPr>
            <w:tcW w:w="1842" w:type="dxa"/>
          </w:tcPr>
          <w:p w14:paraId="2EE358D1" w14:textId="775958B1"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(1)</w:t>
            </w:r>
          </w:p>
        </w:tc>
        <w:tc>
          <w:tcPr>
            <w:tcW w:w="3968" w:type="dxa"/>
          </w:tcPr>
          <w:p w14:paraId="1FE3D4A9" w14:textId="77777777" w:rsidR="009123A5" w:rsidRPr="004E50E4" w:rsidRDefault="009123A5" w:rsidP="009123A5">
            <w:pPr>
              <w:rPr>
                <w:color w:val="000000"/>
                <w:sz w:val="22"/>
                <w:szCs w:val="22"/>
              </w:rPr>
            </w:pPr>
            <w:r w:rsidRPr="004E50E4">
              <w:rPr>
                <w:color w:val="000000"/>
                <w:sz w:val="22"/>
                <w:szCs w:val="22"/>
              </w:rPr>
              <w:t>Rc = Wc * ((Lc - Oc) / (Lc - Tc)), где</w:t>
            </w:r>
            <w:r w:rsidRPr="004E50E4">
              <w:rPr>
                <w:color w:val="000000"/>
                <w:sz w:val="22"/>
                <w:szCs w:val="22"/>
              </w:rPr>
              <w:br/>
              <w:t>Rс — рейтинг Заявки относительно Критерия оценки,</w:t>
            </w:r>
            <w:r w:rsidRPr="004E50E4">
              <w:rPr>
                <w:color w:val="000000"/>
                <w:sz w:val="22"/>
                <w:szCs w:val="22"/>
              </w:rPr>
              <w:br/>
              <w:t>Wс — вес Критерия оценки,</w:t>
            </w:r>
            <w:r w:rsidRPr="004E50E4">
              <w:rPr>
                <w:color w:val="000000"/>
                <w:sz w:val="22"/>
                <w:szCs w:val="22"/>
              </w:rPr>
              <w:br/>
              <w:t>Lc — предельное оцениваемое предложение Критерия оценки,</w:t>
            </w:r>
            <w:r w:rsidRPr="004E50E4">
              <w:rPr>
                <w:color w:val="000000"/>
                <w:sz w:val="22"/>
                <w:szCs w:val="22"/>
              </w:rPr>
              <w:br/>
              <w:t xml:space="preserve">Oс — оцениваемое предложение </w:t>
            </w:r>
            <w:r w:rsidRPr="004E50E4">
              <w:rPr>
                <w:color w:val="000000"/>
                <w:sz w:val="22"/>
                <w:szCs w:val="22"/>
              </w:rPr>
              <w:lastRenderedPageBreak/>
              <w:t>Участника закупки,</w:t>
            </w:r>
            <w:r w:rsidRPr="004E50E4">
              <w:rPr>
                <w:color w:val="000000"/>
                <w:sz w:val="22"/>
                <w:szCs w:val="22"/>
              </w:rPr>
              <w:br/>
              <w:t>Tс — предпочитаемое (целевое) предложение Критерия оценки.</w:t>
            </w:r>
          </w:p>
          <w:p w14:paraId="62D32064" w14:textId="77777777" w:rsidR="00D77B47" w:rsidRDefault="00D77B47" w:rsidP="00A25DEB">
            <w:pPr>
              <w:rPr>
                <w:rFonts w:ascii="Calibri" w:hAnsi="Calibri" w:cs="Calibri"/>
                <w:color w:val="000000"/>
                <w:sz w:val="22"/>
                <w:szCs w:val="22"/>
              </w:rPr>
            </w:pPr>
          </w:p>
        </w:tc>
        <w:tc>
          <w:tcPr>
            <w:tcW w:w="850" w:type="dxa"/>
          </w:tcPr>
          <w:p w14:paraId="588E8DB2" w14:textId="0A1B768A" w:rsidR="00D77B47" w:rsidRPr="00747927" w:rsidRDefault="00590078" w:rsidP="00286809">
            <w:pPr>
              <w:pStyle w:val="af4"/>
              <w:rPr>
                <w:rFonts w:ascii="Times New Roman" w:hAnsi="Times New Roman" w:cs="Times New Roman"/>
                <w:noProof/>
                <w:sz w:val="22"/>
                <w:szCs w:val="22"/>
              </w:rPr>
            </w:pPr>
            <w:r>
              <w:rPr>
                <w:rFonts w:ascii="Times New Roman" w:hAnsi="Times New Roman" w:cs="Times New Roman"/>
                <w:noProof/>
                <w:sz w:val="22"/>
                <w:szCs w:val="22"/>
              </w:rPr>
              <w:lastRenderedPageBreak/>
              <w:t>7</w:t>
            </w:r>
            <w:r w:rsidR="009123A5">
              <w:rPr>
                <w:rFonts w:ascii="Times New Roman" w:hAnsi="Times New Roman" w:cs="Times New Roman"/>
                <w:noProof/>
                <w:sz w:val="22"/>
                <w:szCs w:val="22"/>
              </w:rPr>
              <w:t>,</w:t>
            </w:r>
            <w:r w:rsidR="00863E4F">
              <w:rPr>
                <w:rFonts w:ascii="Times New Roman" w:hAnsi="Times New Roman" w:cs="Times New Roman"/>
                <w:noProof/>
                <w:sz w:val="22"/>
                <w:szCs w:val="22"/>
              </w:rPr>
              <w:t>5</w:t>
            </w:r>
          </w:p>
        </w:tc>
      </w:tr>
      <w:tr w:rsidR="00747927" w:rsidRPr="00747927" w14:paraId="25597D16" w14:textId="77777777" w:rsidTr="00B0508F">
        <w:tc>
          <w:tcPr>
            <w:tcW w:w="10802" w:type="dxa"/>
            <w:gridSpan w:val="5"/>
          </w:tcPr>
          <w:p w14:paraId="697C82E0" w14:textId="77777777" w:rsidR="00747927" w:rsidRPr="00747927"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747927" w:rsidRDefault="00747927"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Итого:</w:t>
            </w:r>
          </w:p>
        </w:tc>
        <w:tc>
          <w:tcPr>
            <w:tcW w:w="850" w:type="dxa"/>
          </w:tcPr>
          <w:p w14:paraId="1E89BE62" w14:textId="7668A5BA" w:rsidR="00747927"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07EE5A" w14:textId="77777777" w:rsidR="000F6BC3" w:rsidRDefault="000F6BC3" w:rsidP="00D225C0">
      <w:r>
        <w:separator/>
      </w:r>
    </w:p>
    <w:p w14:paraId="7D4FDD04" w14:textId="77777777" w:rsidR="000F6BC3" w:rsidRDefault="000F6BC3"/>
  </w:endnote>
  <w:endnote w:type="continuationSeparator" w:id="0">
    <w:p w14:paraId="2F37498A" w14:textId="77777777" w:rsidR="000F6BC3" w:rsidRDefault="000F6BC3" w:rsidP="00D225C0">
      <w:r>
        <w:continuationSeparator/>
      </w:r>
    </w:p>
    <w:p w14:paraId="770CEEB3" w14:textId="77777777" w:rsidR="000F6BC3" w:rsidRDefault="000F6B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7036252-7A2E-438F-A66D-4070A86C50C3}"/>
    <w:embedBold r:id="rId2" w:fontKey="{B68EDDCE-ADF9-4D66-BCB5-B04C5AD2F399}"/>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8A971F1A-9D1C-4962-9FBD-9B4B9266A5D7}"/>
  </w:font>
  <w:font w:name="Segoe UI">
    <w:panose1 w:val="020B0502040204020203"/>
    <w:charset w:val="CC"/>
    <w:family w:val="swiss"/>
    <w:pitch w:val="variable"/>
    <w:sig w:usb0="E4002EFF" w:usb1="C000E47F" w:usb2="00000009" w:usb3="00000000" w:csb0="000001FF" w:csb1="00000000"/>
    <w:embedRegular r:id="rId4" w:fontKey="{E49706DA-2587-4AF1-AF47-C8F8C2C5F1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0B535970" w:rsidR="00DD77B3" w:rsidRDefault="00521E8A" w:rsidP="00D70D2B">
            <w:pPr>
              <w:pStyle w:val="aff1"/>
              <w:jc w:val="right"/>
            </w:pPr>
            <w:fldSimple w:instr=" REF  НомерВПланеЗакупки  \* MERGEFORMAT ">
              <w:permStart w:id="1896970711" w:edGrp="everyone"/>
              <w:permStart w:id="1360594065" w:edGrp="everyone"/>
              <w:permStart w:id="1986595933" w:edGrp="everyone"/>
              <w:permStart w:id="1854015967" w:edGrp="everyone"/>
              <w:permStart w:id="243876911" w:edGrp="everyone"/>
              <w:permStart w:id="1665931364" w:edGrp="everyone"/>
              <w:permStart w:id="1822849938" w:edGrp="everyone"/>
              <w:permStart w:id="1673620509" w:edGrp="everyone"/>
              <w:permStart w:id="2006066047" w:edGrp="everyone"/>
              <w:permStart w:id="1666145194" w:edGrp="everyone"/>
              <w:permStart w:id="2085899645" w:edGrp="everyone"/>
              <w:permStart w:id="1613513097" w:edGrp="everyone"/>
              <w:permStart w:id="1914469383" w:edGrp="everyone"/>
              <w:permStart w:id="1007226391" w:edGrp="everyone"/>
              <w:permStart w:id="1673210798" w:edGrp="everyone"/>
              <w:permStart w:id="249311245" w:edGrp="everyone"/>
              <w:permStart w:id="1240419127" w:edGrp="everyone"/>
              <w:permStart w:id="1625434837" w:edGrp="everyone"/>
              <w:sdt>
                <w:sdtPr>
                  <w:alias w:val="Номер в плане закупок"/>
                  <w:tag w:val="Номер в плане закупок"/>
                  <w:id w:val="-559713962"/>
                  <w:placeholder>
                    <w:docPart w:val="B9A660411F4A4AA5B5F031EFB212BBBC"/>
                  </w:placeholder>
                  <w15:color w:val="FFFF00"/>
                </w:sdtPr>
                <w:sdtEndPr>
                  <w:rPr>
                    <w:noProof/>
                  </w:rPr>
                </w:sdtEndPr>
                <w:sdtContent>
                  <w:r w:rsidR="009E7114">
                    <w:rPr>
                      <w:noProof/>
                    </w:rPr>
                    <w:t>«887»</w:t>
                  </w:r>
                </w:sdtContent>
              </w:sdt>
              <w:permEnd w:id="1896970711"/>
              <w:permEnd w:id="1360594065"/>
              <w:permEnd w:id="1986595933"/>
              <w:permEnd w:id="1854015967"/>
              <w:permEnd w:id="243876911"/>
              <w:permEnd w:id="1665931364"/>
              <w:permEnd w:id="1822849938"/>
              <w:permEnd w:id="1673620509"/>
              <w:permEnd w:id="2006066047"/>
              <w:permEnd w:id="1666145194"/>
              <w:permEnd w:id="2085899645"/>
              <w:permEnd w:id="1613513097"/>
              <w:permEnd w:id="1914469383"/>
              <w:permEnd w:id="1007226391"/>
              <w:permEnd w:id="1673210798"/>
              <w:permEnd w:id="249311245"/>
              <w:permEnd w:id="1240419127"/>
              <w:permEnd w:id="1625434837"/>
            </w:fldSimple>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1E5F0794" w:rsidR="00DD77B3" w:rsidRDefault="000F6BC3"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permStart w:id="250504061" w:edGrp="everyone"/>
        <w:permStart w:id="1228501978" w:edGrp="everyone"/>
        <w:permStart w:id="593717192" w:edGrp="everyone"/>
        <w:permStart w:id="1536186419" w:edGrp="everyone"/>
        <w:permStart w:id="447820980" w:edGrp="everyone"/>
        <w:permStart w:id="1128626212" w:edGrp="everyone"/>
        <w:permStart w:id="958496297" w:edGrp="everyone"/>
        <w:permStart w:id="1364022776" w:edGrp="everyone"/>
        <w:permStart w:id="1880304304" w:edGrp="everyone"/>
        <w:permStart w:id="1136283467" w:edGrp="everyone"/>
        <w:permStart w:id="631532234" w:edGrp="everyone"/>
        <w:permStart w:id="824719271" w:edGrp="everyone"/>
        <w:permStart w:id="916524981" w:edGrp="everyone"/>
        <w:permStart w:id="805404027" w:edGrp="everyone"/>
        <w:permStart w:id="1279020328" w:edGrp="everyone"/>
        <w:permStart w:id="986410596" w:edGrp="everyone"/>
        <w:permStart w:id="787170856" w:edGrp="everyone"/>
        <w:permStart w:id="1245322977" w:edGrp="everyone"/>
        <w:permStart w:id="849890817" w:edGrp="everyone"/>
        <w:permStart w:id="1820140662" w:edGrp="everyone"/>
        <w:permStart w:id="700201618" w:edGrp="everyone"/>
        <w:permStart w:id="2136624366" w:edGrp="everyone"/>
        <w:permStart w:id="777781865" w:edGrp="everyone"/>
        <w:permStart w:id="1531462488" w:edGrp="everyone"/>
        <w:permStart w:id="258618361" w:edGrp="everyone"/>
        <w:permStart w:id="86247951" w:edGrp="everyone"/>
        <w:permStart w:id="85940199" w:edGrp="everyone"/>
        <w:permStart w:id="856630648" w:edGrp="everyone"/>
        <w:permStart w:id="1903366747" w:edGrp="everyone"/>
        <w:permStart w:id="513282813" w:edGrp="everyone"/>
        <w:permStart w:id="1975940863" w:edGrp="everyone"/>
        <w:permStart w:id="1688010930" w:edGrp="everyone"/>
        <w:permStart w:id="230372085" w:edGrp="everyone"/>
        <w:permStart w:id="1954445506" w:edGrp="everyone"/>
        <w:permStart w:id="1339315440" w:edGrp="everyone"/>
        <w:permStart w:id="1022840144" w:edGrp="everyone"/>
        <w:permStart w:id="2126586458" w:edGrp="everyone"/>
        <w:permStart w:id="1387009480" w:edGrp="everyone"/>
        <w:permStart w:id="762538582" w:edGrp="everyone"/>
        <w:permStart w:id="1015894416" w:edGrp="everyone"/>
        <w:permStart w:id="2029140948" w:edGrp="everyone"/>
        <w:permStart w:id="1083389676" w:edGrp="everyone"/>
        <w:permStart w:id="1036130209" w:edGrp="everyone"/>
        <w:permStart w:id="1473543385" w:edGrp="everyone"/>
        <w:permStart w:id="928986233" w:edGrp="everyone"/>
        <w:permStart w:id="1158706251" w:edGrp="everyone"/>
        <w:permStart w:id="274278816" w:edGrp="everyone"/>
        <w:permStart w:id="793858094" w:edGrp="everyone"/>
        <w:permStart w:id="1581150964" w:edGrp="everyone"/>
        <w:permStart w:id="97203346" w:edGrp="everyone"/>
        <w:permStart w:id="1839296165" w:edGrp="everyone"/>
        <w:permStart w:id="682101877" w:edGrp="everyone"/>
        <w:permStart w:id="429025450" w:edGrp="everyone"/>
        <w:permStart w:id="1907372127" w:edGrp="everyone"/>
        <w:permStart w:id="450378419" w:edGrp="everyone"/>
        <w:permStart w:id="498664691" w:edGrp="everyone"/>
        <w:permStart w:id="655125371" w:edGrp="everyone"/>
        <w:permStart w:id="1039872628" w:edGrp="everyone"/>
        <w:permStart w:id="1167135002" w:edGrp="everyone"/>
        <w:permStart w:id="1882196614" w:edGrp="everyone"/>
        <w:permStart w:id="374685316" w:edGrp="everyone"/>
        <w:permStart w:id="1698783844" w:edGrp="everyone"/>
        <w:permStart w:id="1943358458" w:edGrp="everyone"/>
        <w:permStart w:id="908201325" w:edGrp="everyone"/>
        <w:permStart w:id="1893954980" w:edGrp="everyone"/>
        <w:permStart w:id="626163507" w:edGrp="everyone"/>
        <w:permStart w:id="1911844407" w:edGrp="everyone"/>
        <w:permStart w:id="366174758" w:edGrp="everyone"/>
        <w:permStart w:id="1218670164" w:edGrp="everyone"/>
        <w:permStart w:id="1524650201" w:edGrp="everyone"/>
        <w:permStart w:id="1879441667" w:edGrp="everyone"/>
        <w:permStart w:id="1000101100" w:edGrp="everyone"/>
        <w:permStart w:id="1167459362" w:edGrp="everyone"/>
        <w:permStart w:id="231425145" w:edGrp="everyone"/>
        <w:permStart w:id="205805427" w:edGrp="everyone"/>
        <w:permStart w:id="967060834" w:edGrp="everyone"/>
        <w:permStart w:id="1377567699" w:edGrp="everyone"/>
        <w:permStart w:id="970604132" w:edGrp="everyone"/>
        <w:permStart w:id="1796805695" w:edGrp="everyone"/>
        <w:permStart w:id="1465743426" w:edGrp="everyone"/>
        <w:permStart w:id="1844923529" w:edGrp="everyone"/>
        <w:permStart w:id="1187536970" w:edGrp="everyone"/>
        <w:permStart w:id="1787312113" w:edGrp="everyone"/>
        <w:permStart w:id="1283731514" w:edGrp="everyone"/>
        <w:permStart w:id="1669676068" w:edGrp="everyone"/>
        <w:permStart w:id="62600552" w:edGrp="everyone"/>
        <w:permStart w:id="811353627" w:edGrp="everyone"/>
        <w:permStart w:id="1925739083" w:edGrp="everyone"/>
        <w:permStart w:id="91702032" w:edGrp="everyone"/>
        <w:permStart w:id="1063870108" w:edGrp="everyone"/>
        <w:permStart w:id="794123244" w:edGrp="everyone"/>
        <w:permStart w:id="86115931" w:edGrp="everyone"/>
        <w:permStart w:id="767494685" w:edGrp="everyone"/>
        <w:permStart w:id="690827274" w:edGrp="everyone"/>
        <w:permStart w:id="1499357205" w:edGrp="everyone"/>
        <w:permStart w:id="904210909" w:edGrp="everyone"/>
        <w:permStart w:id="1057183507" w:edGrp="everyone"/>
        <w:permStart w:id="631645830" w:edGrp="everyone"/>
        <w:permStart w:id="1367017660" w:edGrp="everyone"/>
        <w:permStart w:id="1727928113" w:edGrp="everyone"/>
        <w:permStart w:id="200565259" w:edGrp="everyone"/>
        <w:permStart w:id="2086679745" w:edGrp="everyone"/>
        <w:permStart w:id="1708601903" w:edGrp="everyone"/>
        <w:permStart w:id="285623190" w:edGrp="everyone"/>
        <w:permStart w:id="1834176553" w:edGrp="everyone"/>
        <w:permStart w:id="111633481" w:edGrp="everyone"/>
        <w:permStart w:id="303658779" w:edGrp="everyone"/>
        <w:permStart w:id="1534919935" w:edGrp="everyone"/>
        <w:permStart w:id="1202261764" w:edGrp="everyone"/>
        <w:permStart w:id="253780191" w:edGrp="everyone"/>
        <w:permStart w:id="729285055" w:edGrp="everyone"/>
        <w:permStart w:id="104094245" w:edGrp="everyone"/>
        <w:permStart w:id="2036079476" w:edGrp="everyone"/>
        <w:permStart w:id="436541308" w:edGrp="everyone"/>
        <w:permStart w:id="263153010" w:edGrp="everyone"/>
        <w:permStart w:id="888753955" w:edGrp="everyone"/>
        <w:permStart w:id="581794127" w:edGrp="everyone"/>
        <w:permStart w:id="1814302366" w:edGrp="everyone"/>
        <w:permStart w:id="1569748908" w:edGrp="everyone"/>
        <w:permStart w:id="340859038" w:edGrp="everyone"/>
        <w:permStart w:id="1876696164" w:edGrp="everyone"/>
        <w:permStart w:id="1572021165" w:edGrp="everyone"/>
        <w:permStart w:id="584281339" w:edGrp="everyone"/>
        <w:permStart w:id="280701941" w:edGrp="everyone"/>
        <w:permStart w:id="870021609" w:edGrp="everyone"/>
        <w:permStart w:id="1407585339" w:edGrp="everyone"/>
        <w:permStart w:id="1171746841" w:edGrp="everyone"/>
        <w:permStart w:id="701107231" w:edGrp="everyone"/>
        <w:permStart w:id="1501455865" w:edGrp="everyone"/>
        <w:permStart w:id="1749290587" w:edGrp="everyone"/>
        <w:permStart w:id="1676104778" w:edGrp="everyone"/>
        <w:permStart w:id="1666669352" w:edGrp="everyone"/>
        <w:permStart w:id="409025750" w:edGrp="everyone"/>
        <w:permStart w:id="575044713" w:edGrp="everyone"/>
        <w:permStart w:id="239080856" w:edGrp="everyone"/>
        <w:permStart w:id="1361273117" w:edGrp="everyone"/>
        <w:permStart w:id="694904926" w:edGrp="everyone"/>
        <w:permStart w:id="1034688891" w:edGrp="everyone"/>
        <w:permStart w:id="1813660462" w:edGrp="everyone"/>
        <w:permStart w:id="1658090963" w:edGrp="everyone"/>
        <w:permStart w:id="1986407903" w:edGrp="everyone"/>
        <w:permStart w:id="1564606949" w:edGrp="everyone"/>
        <w:permStart w:id="265713255" w:edGrp="everyone"/>
        <w:permStart w:id="1889879984" w:edGrp="everyone"/>
        <w:permStart w:id="162082642" w:edGrp="everyone"/>
        <w:permStart w:id="945311073" w:edGrp="everyone"/>
        <w:permStart w:id="693196863" w:edGrp="everyone"/>
        <w:permStart w:id="2116112218" w:edGrp="everyone"/>
        <w:permStart w:id="1718486215" w:edGrp="everyone"/>
        <w:permStart w:id="853367588" w:edGrp="everyone"/>
        <w:permStart w:id="250169118" w:edGrp="everyone"/>
        <w:permStart w:id="1746151475" w:edGrp="everyone"/>
        <w:permStart w:id="484978554" w:edGrp="everyone"/>
        <w:permStart w:id="1063326015" w:edGrp="everyone"/>
        <w:permStart w:id="1588166393" w:edGrp="everyone"/>
        <w:permStart w:id="72684327" w:edGrp="everyone"/>
        <w:permStart w:id="352390545" w:edGrp="everyone"/>
        <w:permStart w:id="1771333718" w:edGrp="everyone"/>
        <w:permStart w:id="2099577978" w:edGrp="everyone"/>
        <w:sdt>
          <w:sdtPr>
            <w:alias w:val="Номер в плане закупок"/>
            <w:tag w:val="Номер в плане закупок"/>
            <w:id w:val="168606095"/>
            <w:placeholder>
              <w:docPart w:val="DFAAC9AC5BBC4A959FC71F92BB08F65B"/>
            </w:placeholder>
            <w15:color w:val="FFFF00"/>
          </w:sdtPr>
          <w:sdtContent>
            <w:r w:rsidR="009E7114">
              <w:t>«887</w:t>
            </w:r>
            <w:r w:rsidR="009E7114">
              <w:rPr>
                <w:noProof/>
              </w:rPr>
              <w:t>»</w:t>
            </w:r>
          </w:sdtContent>
        </w:sdt>
        <w:permEnd w:id="250504061"/>
        <w:permEnd w:id="1228501978"/>
        <w:permEnd w:id="593717192"/>
        <w:permEnd w:id="1536186419"/>
        <w:permEnd w:id="447820980"/>
        <w:permEnd w:id="1128626212"/>
        <w:permEnd w:id="958496297"/>
        <w:permEnd w:id="1364022776"/>
        <w:permEnd w:id="1880304304"/>
        <w:permEnd w:id="1136283467"/>
        <w:permEnd w:id="631532234"/>
        <w:permEnd w:id="824719271"/>
        <w:permEnd w:id="916524981"/>
        <w:permEnd w:id="805404027"/>
        <w:permEnd w:id="1279020328"/>
        <w:permEnd w:id="986410596"/>
        <w:permEnd w:id="787170856"/>
        <w:permEnd w:id="1245322977"/>
        <w:permEnd w:id="849890817"/>
        <w:permEnd w:id="1820140662"/>
        <w:permEnd w:id="700201618"/>
        <w:permEnd w:id="2136624366"/>
        <w:permEnd w:id="777781865"/>
        <w:permEnd w:id="1531462488"/>
        <w:permEnd w:id="258618361"/>
        <w:permEnd w:id="86247951"/>
        <w:permEnd w:id="85940199"/>
        <w:permEnd w:id="856630648"/>
        <w:permEnd w:id="1903366747"/>
        <w:permEnd w:id="513282813"/>
        <w:permEnd w:id="1975940863"/>
        <w:permEnd w:id="1688010930"/>
        <w:permEnd w:id="230372085"/>
        <w:permEnd w:id="1954445506"/>
        <w:permEnd w:id="1339315440"/>
        <w:permEnd w:id="1022840144"/>
        <w:permEnd w:id="2126586458"/>
        <w:permEnd w:id="1387009480"/>
        <w:permEnd w:id="762538582"/>
        <w:permEnd w:id="1015894416"/>
        <w:permEnd w:id="2029140948"/>
        <w:permEnd w:id="1083389676"/>
        <w:permEnd w:id="1036130209"/>
        <w:permEnd w:id="1473543385"/>
        <w:permEnd w:id="928986233"/>
        <w:permEnd w:id="1158706251"/>
        <w:permEnd w:id="274278816"/>
        <w:permEnd w:id="793858094"/>
        <w:permEnd w:id="1581150964"/>
        <w:permEnd w:id="97203346"/>
        <w:permEnd w:id="1839296165"/>
        <w:permEnd w:id="682101877"/>
        <w:permEnd w:id="429025450"/>
        <w:permEnd w:id="1907372127"/>
        <w:permEnd w:id="450378419"/>
        <w:permEnd w:id="498664691"/>
        <w:permEnd w:id="655125371"/>
        <w:permEnd w:id="1039872628"/>
        <w:permEnd w:id="1167135002"/>
        <w:permEnd w:id="1882196614"/>
        <w:permEnd w:id="374685316"/>
        <w:permEnd w:id="1698783844"/>
        <w:permEnd w:id="1943358458"/>
        <w:permEnd w:id="908201325"/>
        <w:permEnd w:id="1893954980"/>
        <w:permEnd w:id="626163507"/>
        <w:permEnd w:id="1911844407"/>
        <w:permEnd w:id="366174758"/>
        <w:permEnd w:id="1218670164"/>
        <w:permEnd w:id="1524650201"/>
        <w:permEnd w:id="1879441667"/>
        <w:permEnd w:id="1000101100"/>
        <w:permEnd w:id="1167459362"/>
        <w:permEnd w:id="231425145"/>
        <w:permEnd w:id="205805427"/>
        <w:permEnd w:id="967060834"/>
        <w:permEnd w:id="1377567699"/>
        <w:permEnd w:id="970604132"/>
        <w:permEnd w:id="1796805695"/>
        <w:permEnd w:id="1465743426"/>
        <w:permEnd w:id="1844923529"/>
        <w:permEnd w:id="1187536970"/>
        <w:permEnd w:id="1787312113"/>
        <w:permEnd w:id="1283731514"/>
        <w:permEnd w:id="1669676068"/>
        <w:permEnd w:id="62600552"/>
        <w:permEnd w:id="811353627"/>
        <w:permEnd w:id="1925739083"/>
        <w:permEnd w:id="91702032"/>
        <w:permEnd w:id="1063870108"/>
        <w:permEnd w:id="794123244"/>
        <w:permEnd w:id="86115931"/>
        <w:permEnd w:id="767494685"/>
        <w:permEnd w:id="690827274"/>
        <w:permEnd w:id="1499357205"/>
        <w:permEnd w:id="904210909"/>
        <w:permEnd w:id="1057183507"/>
        <w:permEnd w:id="631645830"/>
        <w:permEnd w:id="1367017660"/>
        <w:permEnd w:id="1727928113"/>
        <w:permEnd w:id="200565259"/>
        <w:permEnd w:id="2086679745"/>
        <w:permEnd w:id="1708601903"/>
        <w:permEnd w:id="285623190"/>
        <w:permEnd w:id="1834176553"/>
        <w:permEnd w:id="111633481"/>
        <w:permEnd w:id="303658779"/>
        <w:permEnd w:id="1534919935"/>
        <w:permEnd w:id="1202261764"/>
        <w:permEnd w:id="253780191"/>
        <w:permEnd w:id="729285055"/>
        <w:permEnd w:id="104094245"/>
        <w:permEnd w:id="2036079476"/>
        <w:permEnd w:id="436541308"/>
        <w:permEnd w:id="263153010"/>
        <w:permEnd w:id="888753955"/>
        <w:permEnd w:id="581794127"/>
        <w:permEnd w:id="1814302366"/>
        <w:permEnd w:id="1569748908"/>
        <w:permEnd w:id="340859038"/>
        <w:permEnd w:id="1876696164"/>
        <w:permEnd w:id="1572021165"/>
        <w:permEnd w:id="584281339"/>
        <w:permEnd w:id="280701941"/>
        <w:permEnd w:id="870021609"/>
        <w:permEnd w:id="1407585339"/>
        <w:permEnd w:id="1171746841"/>
        <w:permEnd w:id="701107231"/>
        <w:permEnd w:id="1501455865"/>
        <w:permEnd w:id="1749290587"/>
        <w:permEnd w:id="1676104778"/>
        <w:permEnd w:id="1666669352"/>
        <w:permEnd w:id="409025750"/>
        <w:permEnd w:id="575044713"/>
        <w:permEnd w:id="239080856"/>
        <w:permEnd w:id="1361273117"/>
        <w:permEnd w:id="694904926"/>
        <w:permEnd w:id="1034688891"/>
        <w:permEnd w:id="1813660462"/>
        <w:permEnd w:id="1658090963"/>
        <w:permEnd w:id="1986407903"/>
        <w:permEnd w:id="1564606949"/>
        <w:permEnd w:id="265713255"/>
        <w:permEnd w:id="1889879984"/>
        <w:permEnd w:id="162082642"/>
        <w:permEnd w:id="945311073"/>
        <w:permEnd w:id="693196863"/>
        <w:permEnd w:id="2116112218"/>
        <w:permEnd w:id="1718486215"/>
        <w:permEnd w:id="853367588"/>
        <w:permEnd w:id="250169118"/>
        <w:permEnd w:id="1746151475"/>
        <w:permEnd w:id="484978554"/>
        <w:permEnd w:id="1063326015"/>
        <w:permEnd w:id="1588166393"/>
        <w:permEnd w:id="72684327"/>
        <w:permEnd w:id="352390545"/>
        <w:permEnd w:id="1771333718"/>
        <w:permEnd w:id="2099577978"/>
        <w:r>
          <w:fldChar w:fldCharType="end"/>
        </w:r>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559AFBE9" w:rsidR="00DD77B3" w:rsidRDefault="000F6BC3"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permStart w:id="1448299500" w:edGrp="everyone"/>
        <w:permStart w:id="1781300852" w:edGrp="everyone"/>
        <w:permStart w:id="563824721" w:edGrp="everyone"/>
        <w:permStart w:id="112474088" w:edGrp="everyone"/>
        <w:permStart w:id="1347895038" w:edGrp="everyone"/>
        <w:permStart w:id="1917220611" w:edGrp="everyone"/>
        <w:permStart w:id="242103372" w:edGrp="everyone"/>
        <w:permStart w:id="829314137" w:edGrp="everyone"/>
        <w:permStart w:id="456135801" w:edGrp="everyone"/>
        <w:permStart w:id="1823355639" w:edGrp="everyone"/>
        <w:permStart w:id="1738088348" w:edGrp="everyone"/>
        <w:permStart w:id="1513038551" w:edGrp="everyone"/>
        <w:permStart w:id="867369147" w:edGrp="everyone"/>
        <w:permStart w:id="517871754" w:edGrp="everyone"/>
        <w:permStart w:id="2012697491" w:edGrp="everyone"/>
        <w:permStart w:id="840894635" w:edGrp="everyone"/>
        <w:permStart w:id="1555697286" w:edGrp="everyone"/>
        <w:permStart w:id="243013036" w:edGrp="everyone"/>
        <w:permStart w:id="2064737840" w:edGrp="everyone"/>
        <w:permStart w:id="917701899" w:edGrp="everyone"/>
        <w:permStart w:id="400173615" w:edGrp="everyone"/>
        <w:permStart w:id="211894693" w:edGrp="everyone"/>
        <w:permStart w:id="786703943" w:edGrp="everyone"/>
        <w:permStart w:id="1760502585" w:edGrp="everyone"/>
        <w:permStart w:id="832796073" w:edGrp="everyone"/>
        <w:permStart w:id="1255371495" w:edGrp="everyone"/>
        <w:permStart w:id="1886994402" w:edGrp="everyone"/>
        <w:permStart w:id="1905141681" w:edGrp="everyone"/>
        <w:permStart w:id="896800860" w:edGrp="everyone"/>
        <w:permStart w:id="491478856" w:edGrp="everyone"/>
        <w:permStart w:id="530318713" w:edGrp="everyone"/>
        <w:permStart w:id="1774672797" w:edGrp="everyone"/>
        <w:permStart w:id="122180746" w:edGrp="everyone"/>
        <w:permStart w:id="1528133181" w:edGrp="everyone"/>
        <w:permStart w:id="1496189410" w:edGrp="everyone"/>
        <w:permStart w:id="1490224963" w:edGrp="everyone"/>
        <w:permStart w:id="952786150" w:edGrp="everyone"/>
        <w:permStart w:id="1623282395" w:edGrp="everyone"/>
        <w:permStart w:id="1383212015" w:edGrp="everyone"/>
        <w:permStart w:id="1072509102" w:edGrp="everyone"/>
        <w:permStart w:id="1011427548" w:edGrp="everyone"/>
        <w:permStart w:id="1117390729" w:edGrp="everyone"/>
        <w:permStart w:id="346243873" w:edGrp="everyone"/>
        <w:permStart w:id="782592438" w:edGrp="everyone"/>
        <w:permStart w:id="675428996" w:edGrp="everyone"/>
        <w:permStart w:id="134159861" w:edGrp="everyone"/>
        <w:permStart w:id="1484025805" w:edGrp="everyone"/>
        <w:permStart w:id="1811294176" w:edGrp="everyone"/>
        <w:permStart w:id="1063877101" w:edGrp="everyone"/>
        <w:permStart w:id="705847183" w:edGrp="everyone"/>
        <w:permStart w:id="999633090" w:edGrp="everyone"/>
        <w:permStart w:id="1340281181" w:edGrp="everyone"/>
        <w:permStart w:id="565672788" w:edGrp="everyone"/>
        <w:permStart w:id="1278547724" w:edGrp="everyone"/>
        <w:permStart w:id="1469866005" w:edGrp="everyone"/>
        <w:permStart w:id="835926377" w:edGrp="everyone"/>
        <w:permStart w:id="923807791" w:edGrp="everyone"/>
        <w:permStart w:id="953290867" w:edGrp="everyone"/>
        <w:permStart w:id="1519787395" w:edGrp="everyone"/>
        <w:permStart w:id="94205689" w:edGrp="everyone"/>
        <w:permStart w:id="539694231" w:edGrp="everyone"/>
        <w:permStart w:id="1905347414" w:edGrp="everyone"/>
        <w:permStart w:id="212212290" w:edGrp="everyone"/>
        <w:permStart w:id="1084845868" w:edGrp="everyone"/>
        <w:permStart w:id="174147982" w:edGrp="everyone"/>
        <w:permStart w:id="1797281109" w:edGrp="everyone"/>
        <w:permStart w:id="674328017" w:edGrp="everyone"/>
        <w:permStart w:id="599990541" w:edGrp="everyone"/>
        <w:permStart w:id="2141665813" w:edGrp="everyone"/>
        <w:permStart w:id="397282124" w:edGrp="everyone"/>
        <w:permStart w:id="1077881890" w:edGrp="everyone"/>
        <w:permStart w:id="867068278" w:edGrp="everyone"/>
        <w:permStart w:id="1345805917" w:edGrp="everyone"/>
        <w:permStart w:id="1883308568" w:edGrp="everyone"/>
        <w:permStart w:id="2028947346" w:edGrp="everyone"/>
        <w:permStart w:id="1485393156" w:edGrp="everyone"/>
        <w:permStart w:id="717638498" w:edGrp="everyone"/>
        <w:permStart w:id="497694210" w:edGrp="everyone"/>
        <w:permStart w:id="214641616" w:edGrp="everyone"/>
        <w:permStart w:id="761687451" w:edGrp="everyone"/>
        <w:permStart w:id="1569545384" w:edGrp="everyone"/>
        <w:permStart w:id="2112764497" w:edGrp="everyone"/>
        <w:permStart w:id="738683161" w:edGrp="everyone"/>
        <w:permStart w:id="756043361" w:edGrp="everyone"/>
        <w:permStart w:id="2006675943" w:edGrp="everyone"/>
        <w:permStart w:id="1274824987" w:edGrp="everyone"/>
        <w:permStart w:id="354240790" w:edGrp="everyone"/>
        <w:permStart w:id="54605440" w:edGrp="everyone"/>
        <w:permStart w:id="535169178" w:edGrp="everyone"/>
        <w:permStart w:id="5467129" w:edGrp="everyone"/>
        <w:permStart w:id="77272591" w:edGrp="everyone"/>
        <w:permStart w:id="1675782523" w:edGrp="everyone"/>
        <w:permStart w:id="993860610" w:edGrp="everyone"/>
        <w:permStart w:id="1238320324" w:edGrp="everyone"/>
        <w:permStart w:id="1179402522" w:edGrp="everyone"/>
        <w:permStart w:id="1344676744" w:edGrp="everyone"/>
        <w:permStart w:id="581108689" w:edGrp="everyone"/>
        <w:permStart w:id="1990818670" w:edGrp="everyone"/>
        <w:permStart w:id="508432885" w:edGrp="everyone"/>
        <w:permStart w:id="629234781" w:edGrp="everyone"/>
        <w:permStart w:id="1902186596" w:edGrp="everyone"/>
        <w:permStart w:id="228811469" w:edGrp="everyone"/>
        <w:permStart w:id="326918160" w:edGrp="everyone"/>
        <w:permStart w:id="1596273269" w:edGrp="everyone"/>
        <w:permStart w:id="1393707301" w:edGrp="everyone"/>
        <w:permStart w:id="926093337" w:edGrp="everyone"/>
        <w:permStart w:id="148725419" w:edGrp="everyone"/>
        <w:permStart w:id="1643328460" w:edGrp="everyone"/>
        <w:permStart w:id="1734375174" w:edGrp="everyone"/>
        <w:permStart w:id="703276815" w:edGrp="everyone"/>
        <w:permStart w:id="732187710" w:edGrp="everyone"/>
        <w:permStart w:id="1552972370" w:edGrp="everyone"/>
        <w:permStart w:id="80828144" w:edGrp="everyone"/>
        <w:permStart w:id="998995893" w:edGrp="everyone"/>
        <w:permStart w:id="199363324" w:edGrp="everyone"/>
        <w:permStart w:id="65503013" w:edGrp="everyone"/>
        <w:permStart w:id="890132420" w:edGrp="everyone"/>
        <w:permStart w:id="529140730" w:edGrp="everyone"/>
        <w:permStart w:id="1075910658" w:edGrp="everyone"/>
        <w:permStart w:id="682910433" w:edGrp="everyone"/>
        <w:permStart w:id="282997890" w:edGrp="everyone"/>
        <w:permStart w:id="1293105377" w:edGrp="everyone"/>
        <w:permStart w:id="1572150319" w:edGrp="everyone"/>
        <w:permStart w:id="1548365138" w:edGrp="everyone"/>
        <w:permStart w:id="1185958064" w:edGrp="everyone"/>
        <w:permStart w:id="1716724240" w:edGrp="everyone"/>
        <w:permStart w:id="1544304902" w:edGrp="everyone"/>
        <w:permStart w:id="1222080508" w:edGrp="everyone"/>
        <w:permStart w:id="61609898" w:edGrp="everyone"/>
        <w:permStart w:id="120068931" w:edGrp="everyone"/>
        <w:permStart w:id="640239584" w:edGrp="everyone"/>
        <w:permStart w:id="1731213765" w:edGrp="everyone"/>
        <w:permStart w:id="936932874" w:edGrp="everyone"/>
        <w:permStart w:id="777000795" w:edGrp="everyone"/>
        <w:permStart w:id="912555364" w:edGrp="everyone"/>
        <w:permStart w:id="744252376" w:edGrp="everyone"/>
        <w:permStart w:id="77167504" w:edGrp="everyone"/>
        <w:permStart w:id="1233914531" w:edGrp="everyone"/>
        <w:permStart w:id="1358189802" w:edGrp="everyone"/>
        <w:permStart w:id="1242593339" w:edGrp="everyone"/>
        <w:permStart w:id="1055588523" w:edGrp="everyone"/>
        <w:permStart w:id="111805086" w:edGrp="everyone"/>
        <w:permStart w:id="363424204" w:edGrp="everyone"/>
        <w:permStart w:id="662314516" w:edGrp="everyone"/>
        <w:permStart w:id="1779769962" w:edGrp="everyone"/>
        <w:permStart w:id="267322314" w:edGrp="everyone"/>
        <w:permStart w:id="1227189527" w:edGrp="everyone"/>
        <w:permStart w:id="168445065" w:edGrp="everyone"/>
        <w:permStart w:id="1234264375" w:edGrp="everyone"/>
        <w:permStart w:id="12850597" w:edGrp="everyone"/>
        <w:permStart w:id="1681942397" w:edGrp="everyone"/>
        <w:permStart w:id="1898391240" w:edGrp="everyone"/>
        <w:permStart w:id="1175395314" w:edGrp="everyone"/>
        <w:permStart w:id="783309113" w:edGrp="everyone"/>
        <w:permStart w:id="1401759528" w:edGrp="everyone"/>
        <w:permStart w:id="1841849343" w:edGrp="everyone"/>
        <w:permStart w:id="672291029" w:edGrp="everyone"/>
        <w:permStart w:id="64449286" w:edGrp="everyone"/>
        <w:permStart w:id="852915192" w:edGrp="everyone"/>
        <w:sdt>
          <w:sdtPr>
            <w:alias w:val="Номер в плане закупок"/>
            <w:tag w:val="Номер в плане закупок"/>
            <w:id w:val="1157728143"/>
            <w:placeholder>
              <w:docPart w:val="819E7B12E5F747A6B739943C446B97CE"/>
            </w:placeholder>
            <w15:color w:val="FFFF00"/>
          </w:sdtPr>
          <w:sdtContent>
            <w:r w:rsidR="009E7114">
              <w:t>«887»</w:t>
            </w:r>
          </w:sdtContent>
        </w:sdt>
        <w:permEnd w:id="1448299500"/>
        <w:permEnd w:id="1781300852"/>
        <w:permEnd w:id="563824721"/>
        <w:permEnd w:id="112474088"/>
        <w:permEnd w:id="1347895038"/>
        <w:permEnd w:id="1917220611"/>
        <w:permEnd w:id="242103372"/>
        <w:permEnd w:id="829314137"/>
        <w:permEnd w:id="456135801"/>
        <w:permEnd w:id="1823355639"/>
        <w:permEnd w:id="1738088348"/>
        <w:permEnd w:id="1513038551"/>
        <w:permEnd w:id="867369147"/>
        <w:permEnd w:id="517871754"/>
        <w:permEnd w:id="2012697491"/>
        <w:permEnd w:id="840894635"/>
        <w:permEnd w:id="1555697286"/>
        <w:permEnd w:id="243013036"/>
        <w:permEnd w:id="2064737840"/>
        <w:permEnd w:id="917701899"/>
        <w:permEnd w:id="400173615"/>
        <w:permEnd w:id="211894693"/>
        <w:permEnd w:id="786703943"/>
        <w:permEnd w:id="1760502585"/>
        <w:permEnd w:id="832796073"/>
        <w:permEnd w:id="1255371495"/>
        <w:permEnd w:id="1886994402"/>
        <w:permEnd w:id="1905141681"/>
        <w:permEnd w:id="896800860"/>
        <w:permEnd w:id="491478856"/>
        <w:permEnd w:id="530318713"/>
        <w:permEnd w:id="1774672797"/>
        <w:permEnd w:id="122180746"/>
        <w:permEnd w:id="1528133181"/>
        <w:permEnd w:id="1496189410"/>
        <w:permEnd w:id="1490224963"/>
        <w:permEnd w:id="952786150"/>
        <w:permEnd w:id="1623282395"/>
        <w:permEnd w:id="1383212015"/>
        <w:permEnd w:id="1072509102"/>
        <w:permEnd w:id="1011427548"/>
        <w:permEnd w:id="1117390729"/>
        <w:permEnd w:id="346243873"/>
        <w:permEnd w:id="782592438"/>
        <w:permEnd w:id="675428996"/>
        <w:permEnd w:id="134159861"/>
        <w:permEnd w:id="1484025805"/>
        <w:permEnd w:id="1811294176"/>
        <w:permEnd w:id="1063877101"/>
        <w:permEnd w:id="705847183"/>
        <w:permEnd w:id="999633090"/>
        <w:permEnd w:id="1340281181"/>
        <w:permEnd w:id="565672788"/>
        <w:permEnd w:id="1278547724"/>
        <w:permEnd w:id="1469866005"/>
        <w:permEnd w:id="835926377"/>
        <w:permEnd w:id="923807791"/>
        <w:permEnd w:id="953290867"/>
        <w:permEnd w:id="1519787395"/>
        <w:permEnd w:id="94205689"/>
        <w:permEnd w:id="539694231"/>
        <w:permEnd w:id="1905347414"/>
        <w:permEnd w:id="212212290"/>
        <w:permEnd w:id="1084845868"/>
        <w:permEnd w:id="174147982"/>
        <w:permEnd w:id="1797281109"/>
        <w:permEnd w:id="674328017"/>
        <w:permEnd w:id="599990541"/>
        <w:permEnd w:id="2141665813"/>
        <w:permEnd w:id="397282124"/>
        <w:permEnd w:id="1077881890"/>
        <w:permEnd w:id="867068278"/>
        <w:permEnd w:id="1345805917"/>
        <w:permEnd w:id="1883308568"/>
        <w:permEnd w:id="2028947346"/>
        <w:permEnd w:id="1485393156"/>
        <w:permEnd w:id="717638498"/>
        <w:permEnd w:id="497694210"/>
        <w:permEnd w:id="214641616"/>
        <w:permEnd w:id="761687451"/>
        <w:permEnd w:id="1569545384"/>
        <w:permEnd w:id="2112764497"/>
        <w:permEnd w:id="738683161"/>
        <w:permEnd w:id="756043361"/>
        <w:permEnd w:id="2006675943"/>
        <w:permEnd w:id="1274824987"/>
        <w:permEnd w:id="354240790"/>
        <w:permEnd w:id="54605440"/>
        <w:permEnd w:id="535169178"/>
        <w:permEnd w:id="5467129"/>
        <w:permEnd w:id="77272591"/>
        <w:permEnd w:id="1675782523"/>
        <w:permEnd w:id="993860610"/>
        <w:permEnd w:id="1238320324"/>
        <w:permEnd w:id="1179402522"/>
        <w:permEnd w:id="1344676744"/>
        <w:permEnd w:id="581108689"/>
        <w:permEnd w:id="1990818670"/>
        <w:permEnd w:id="508432885"/>
        <w:permEnd w:id="629234781"/>
        <w:permEnd w:id="1902186596"/>
        <w:permEnd w:id="228811469"/>
        <w:permEnd w:id="326918160"/>
        <w:permEnd w:id="1596273269"/>
        <w:permEnd w:id="1393707301"/>
        <w:permEnd w:id="926093337"/>
        <w:permEnd w:id="148725419"/>
        <w:permEnd w:id="1643328460"/>
        <w:permEnd w:id="1734375174"/>
        <w:permEnd w:id="703276815"/>
        <w:permEnd w:id="732187710"/>
        <w:permEnd w:id="1552972370"/>
        <w:permEnd w:id="80828144"/>
        <w:permEnd w:id="998995893"/>
        <w:permEnd w:id="199363324"/>
        <w:permEnd w:id="65503013"/>
        <w:permEnd w:id="890132420"/>
        <w:permEnd w:id="529140730"/>
        <w:permEnd w:id="1075910658"/>
        <w:permEnd w:id="682910433"/>
        <w:permEnd w:id="282997890"/>
        <w:permEnd w:id="1293105377"/>
        <w:permEnd w:id="1572150319"/>
        <w:permEnd w:id="1548365138"/>
        <w:permEnd w:id="1185958064"/>
        <w:permEnd w:id="1716724240"/>
        <w:permEnd w:id="1544304902"/>
        <w:permEnd w:id="1222080508"/>
        <w:permEnd w:id="61609898"/>
        <w:permEnd w:id="120068931"/>
        <w:permEnd w:id="640239584"/>
        <w:permEnd w:id="1731213765"/>
        <w:permEnd w:id="936932874"/>
        <w:permEnd w:id="777000795"/>
        <w:permEnd w:id="912555364"/>
        <w:permEnd w:id="744252376"/>
        <w:permEnd w:id="77167504"/>
        <w:permEnd w:id="1233914531"/>
        <w:permEnd w:id="1358189802"/>
        <w:permEnd w:id="1242593339"/>
        <w:permEnd w:id="1055588523"/>
        <w:permEnd w:id="111805086"/>
        <w:permEnd w:id="363424204"/>
        <w:permEnd w:id="662314516"/>
        <w:permEnd w:id="1779769962"/>
        <w:permEnd w:id="267322314"/>
        <w:permEnd w:id="1227189527"/>
        <w:permEnd w:id="168445065"/>
        <w:permEnd w:id="1234264375"/>
        <w:permEnd w:id="12850597"/>
        <w:permEnd w:id="1681942397"/>
        <w:permEnd w:id="1898391240"/>
        <w:permEnd w:id="1175395314"/>
        <w:permEnd w:id="783309113"/>
        <w:permEnd w:id="1401759528"/>
        <w:permEnd w:id="1841849343"/>
        <w:permEnd w:id="672291029"/>
        <w:permEnd w:id="64449286"/>
        <w:permEnd w:id="852915192"/>
        <w:r>
          <w:fldChar w:fldCharType="end"/>
        </w:r>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96CD8" w14:textId="77777777" w:rsidR="000F6BC3" w:rsidRDefault="000F6BC3" w:rsidP="00D225C0">
      <w:r>
        <w:separator/>
      </w:r>
    </w:p>
    <w:p w14:paraId="296181F2" w14:textId="77777777" w:rsidR="000F6BC3" w:rsidRDefault="000F6BC3"/>
  </w:footnote>
  <w:footnote w:type="continuationSeparator" w:id="0">
    <w:p w14:paraId="7E3A59DE" w14:textId="77777777" w:rsidR="000F6BC3" w:rsidRDefault="000F6BC3" w:rsidP="00D225C0">
      <w:r>
        <w:continuationSeparator/>
      </w:r>
    </w:p>
    <w:p w14:paraId="1F96A7F1" w14:textId="77777777" w:rsidR="000F6BC3" w:rsidRDefault="000F6BC3"/>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B6E4CA62"/>
    <w:lvl w:ilvl="0">
      <w:start w:val="1"/>
      <w:numFmt w:val="decimal"/>
      <w:pStyle w:val="1"/>
      <w:suff w:val="space"/>
      <w:lvlText w:val="%1."/>
      <w:lvlJc w:val="left"/>
      <w:pPr>
        <w:ind w:left="141" w:firstLine="0"/>
      </w:pPr>
      <w:rPr>
        <w:rFonts w:hint="default"/>
        <w:b/>
        <w:color w:val="F8F8F8" w:themeColor="background1"/>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6A8"/>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AF9"/>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BC3"/>
    <w:rsid w:val="000F6D92"/>
    <w:rsid w:val="000F7F9B"/>
    <w:rsid w:val="00100097"/>
    <w:rsid w:val="00100295"/>
    <w:rsid w:val="001006D6"/>
    <w:rsid w:val="00100913"/>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3F0D"/>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D4"/>
    <w:rsid w:val="002012F7"/>
    <w:rsid w:val="00201583"/>
    <w:rsid w:val="00201660"/>
    <w:rsid w:val="00201ABC"/>
    <w:rsid w:val="00201CCA"/>
    <w:rsid w:val="00202B0B"/>
    <w:rsid w:val="002040FA"/>
    <w:rsid w:val="002044EF"/>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2DA3"/>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6788"/>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082A"/>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3DE"/>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2D0"/>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1DE"/>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1E8A"/>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078"/>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214"/>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2913"/>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434"/>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3E4F"/>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AF5"/>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15BF"/>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6FD"/>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3B8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114"/>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350"/>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6755"/>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12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4F8"/>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483"/>
    <w:rsid w:val="00BE1741"/>
    <w:rsid w:val="00BE25FA"/>
    <w:rsid w:val="00BE281F"/>
    <w:rsid w:val="00BE3194"/>
    <w:rsid w:val="00BE495F"/>
    <w:rsid w:val="00BE49DD"/>
    <w:rsid w:val="00BE5EB6"/>
    <w:rsid w:val="00BE680C"/>
    <w:rsid w:val="00BE6963"/>
    <w:rsid w:val="00BE6976"/>
    <w:rsid w:val="00BE6C96"/>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CA7"/>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8F4"/>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45C"/>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04"/>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06E"/>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074"/>
    <w:rsid w:val="00E518F3"/>
    <w:rsid w:val="00E51980"/>
    <w:rsid w:val="00E5222A"/>
    <w:rsid w:val="00E5258C"/>
    <w:rsid w:val="00E52623"/>
    <w:rsid w:val="00E52DAF"/>
    <w:rsid w:val="00E53229"/>
    <w:rsid w:val="00E5565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4D5D"/>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29DC"/>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68B5"/>
    <w:rsid w:val="00FD7160"/>
    <w:rsid w:val="00FD7697"/>
    <w:rsid w:val="00FE00B6"/>
    <w:rsid w:val="00FE09D7"/>
    <w:rsid w:val="00FE0AE8"/>
    <w:rsid w:val="00FE0FC0"/>
    <w:rsid w:val="00FE2B0D"/>
    <w:rsid w:val="00FE37C6"/>
    <w:rsid w:val="00FE3A27"/>
    <w:rsid w:val="00FE3E2C"/>
    <w:rsid w:val="00FE449E"/>
    <w:rsid w:val="00FE54A5"/>
    <w:rsid w:val="00FE62C6"/>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427879C7BB1B44CDB39603D2BFA930C9"/>
        <w:category>
          <w:name w:val="Общие"/>
          <w:gallery w:val="placeholder"/>
        </w:category>
        <w:types>
          <w:type w:val="bbPlcHdr"/>
        </w:types>
        <w:behaviors>
          <w:behavior w:val="content"/>
        </w:behaviors>
        <w:guid w:val="{FBA78C31-BA2A-497C-9107-AD2420F03334}"/>
      </w:docPartPr>
      <w:docPartBody>
        <w:p w:rsidR="00383AAB" w:rsidRDefault="00084C3A">
          <w:pPr>
            <w:pStyle w:val="427879C7BB1B44CDB39603D2BFA930C9"/>
          </w:pPr>
          <w:r>
            <w:rPr>
              <w:rStyle w:val="a3"/>
            </w:rPr>
            <w:t>Место для ввода текста.</w:t>
          </w:r>
        </w:p>
      </w:docPartBody>
    </w:docPart>
    <w:docPart>
      <w:docPartPr>
        <w:name w:val="EE8C15A5E1B24303A565787181781B78"/>
        <w:category>
          <w:name w:val="Общие"/>
          <w:gallery w:val="placeholder"/>
        </w:category>
        <w:types>
          <w:type w:val="bbPlcHdr"/>
        </w:types>
        <w:behaviors>
          <w:behavior w:val="content"/>
        </w:behaviors>
        <w:guid w:val="{A10EEF69-3468-4340-A921-BC6F951504F4}"/>
      </w:docPartPr>
      <w:docPartBody>
        <w:p w:rsidR="00383AAB" w:rsidRDefault="00084C3A">
          <w:pPr>
            <w:pStyle w:val="EE8C15A5E1B24303A565787181781B78"/>
          </w:pPr>
          <w:r w:rsidRPr="00853F0C">
            <w:rPr>
              <w:rStyle w:val="a3"/>
            </w:rPr>
            <w:t>Место для ввода текста.</w:t>
          </w:r>
        </w:p>
      </w:docPartBody>
    </w:docPart>
    <w:docPart>
      <w:docPartPr>
        <w:name w:val="26B3B5DC0D3F46CB952507F14FE10B82"/>
        <w:category>
          <w:name w:val="Общие"/>
          <w:gallery w:val="placeholder"/>
        </w:category>
        <w:types>
          <w:type w:val="bbPlcHdr"/>
        </w:types>
        <w:behaviors>
          <w:behavior w:val="content"/>
        </w:behaviors>
        <w:guid w:val="{E070D358-5BD6-4DDC-8992-ABF13972A782}"/>
      </w:docPartPr>
      <w:docPartBody>
        <w:p w:rsidR="00383AAB" w:rsidRDefault="00084C3A">
          <w:pPr>
            <w:pStyle w:val="26B3B5DC0D3F46CB952507F14FE10B82"/>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Start w:id="36" w:name="НПлана"/>
        <w:bookmarkStart w:id="37" w:name="НПлана"/>
        <w:bookmarkStart w:id="38" w:name="НПлана"/>
        <w:bookmarkStart w:id="39" w:name="НПлана"/>
        <w:bookmarkStart w:id="40" w:name="НПлана"/>
        <w:bookmarkStart w:id="41" w:name="НПлана"/>
        <w:bookmarkStart w:id="42" w:name="НПлана"/>
        <w:bookmarkStart w:id="43" w:name="НПлана"/>
        <w:bookmarkStart w:id="44" w:name="НПлана"/>
        <w:bookmarkStart w:id="45" w:name="НПлана"/>
        <w:bookmarkStart w:id="46" w:name="НПлана"/>
        <w:bookmarkStart w:id="47"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docPartBody>
    </w:docPart>
    <w:docPart>
      <w:docPartPr>
        <w:name w:val="B9A660411F4A4AA5B5F031EFB212BBBC"/>
        <w:category>
          <w:name w:val="Общие"/>
          <w:gallery w:val="placeholder"/>
        </w:category>
        <w:types>
          <w:type w:val="bbPlcHdr"/>
        </w:types>
        <w:behaviors>
          <w:behavior w:val="content"/>
        </w:behaviors>
        <w:guid w:val="{90A33348-0A80-4747-822B-A2E80313CB17}"/>
      </w:docPartPr>
      <w:docPartBody>
        <w:p w:rsidR="00000000" w:rsidRDefault="00DA0211" w:rsidP="00DA0211">
          <w:pPr>
            <w:pStyle w:val="B9A660411F4A4AA5B5F031EFB212BBBC"/>
          </w:pPr>
          <w:bookmarkStart w:id="48" w:name="НПлана"/>
          <w:bookmarkStart w:id="49" w:name="НПлана"/>
          <w:bookmarkStart w:id="50" w:name="НПлана"/>
          <w:bookmarkEnd w:id="47"/>
          <w:bookmarkEnd w:id="48"/>
          <w:bookmarkEnd w:id="49"/>
          <w:r w:rsidRPr="00853F0C">
            <w:rPr>
              <w:rStyle w:val="a3"/>
            </w:rPr>
            <w:t xml:space="preserve">Место для ввода </w:t>
          </w:r>
          <w:r>
            <w:rPr>
              <w:rStyle w:val="a3"/>
            </w:rPr>
            <w:t>номера</w:t>
          </w:r>
          <w:bookmarkEnd w:id="50"/>
        </w:p>
      </w:docPartBody>
    </w:docPart>
    <w:docPart>
      <w:docPartPr>
        <w:name w:val="DFAAC9AC5BBC4A959FC71F92BB08F65B"/>
        <w:category>
          <w:name w:val="Общие"/>
          <w:gallery w:val="placeholder"/>
        </w:category>
        <w:types>
          <w:type w:val="bbPlcHdr"/>
        </w:types>
        <w:behaviors>
          <w:behavior w:val="content"/>
        </w:behaviors>
        <w:guid w:val="{8B991CEE-CE5F-47F2-B0BD-813344391971}"/>
      </w:docPartPr>
      <w:docPartBody>
        <w:p w:rsidR="00000000" w:rsidRDefault="00DA0211" w:rsidP="00DA0211">
          <w:pPr>
            <w:pStyle w:val="DFAAC9AC5BBC4A959FC71F92BB08F65B"/>
          </w:pPr>
          <w:bookmarkStart w:id="51" w:name="НПлана"/>
          <w:r w:rsidRPr="00853F0C">
            <w:rPr>
              <w:rStyle w:val="a3"/>
            </w:rPr>
            <w:t xml:space="preserve">Место для ввода </w:t>
          </w:r>
          <w:r>
            <w:rPr>
              <w:rStyle w:val="a3"/>
            </w:rPr>
            <w:t>номера</w:t>
          </w:r>
          <w:bookmarkEnd w:id="51"/>
        </w:p>
      </w:docPartBody>
    </w:docPart>
    <w:docPart>
      <w:docPartPr>
        <w:name w:val="819E7B12E5F747A6B739943C446B97CE"/>
        <w:category>
          <w:name w:val="Общие"/>
          <w:gallery w:val="placeholder"/>
        </w:category>
        <w:types>
          <w:type w:val="bbPlcHdr"/>
        </w:types>
        <w:behaviors>
          <w:behavior w:val="content"/>
        </w:behaviors>
        <w:guid w:val="{9C50F537-1B2F-4641-B80B-67433FB67846}"/>
      </w:docPartPr>
      <w:docPartBody>
        <w:p w:rsidR="00000000" w:rsidRDefault="00DA0211" w:rsidP="00DA0211">
          <w:pPr>
            <w:pStyle w:val="819E7B12E5F747A6B739943C446B97CE"/>
          </w:pPr>
          <w:bookmarkStart w:id="52" w:name="НПлана"/>
          <w:r w:rsidRPr="00853F0C">
            <w:rPr>
              <w:rStyle w:val="a3"/>
            </w:rPr>
            <w:t xml:space="preserve">Место для ввода </w:t>
          </w:r>
          <w:r>
            <w:rPr>
              <w:rStyle w:val="a3"/>
            </w:rPr>
            <w:t>номера</w:t>
          </w:r>
          <w:bookmarkEnd w:id="52"/>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206F26"/>
    <w:rsid w:val="002374DD"/>
    <w:rsid w:val="00331B26"/>
    <w:rsid w:val="003378CC"/>
    <w:rsid w:val="00383AAB"/>
    <w:rsid w:val="003E1032"/>
    <w:rsid w:val="004E0463"/>
    <w:rsid w:val="00524E82"/>
    <w:rsid w:val="00562C75"/>
    <w:rsid w:val="005D7DE0"/>
    <w:rsid w:val="005E4FF0"/>
    <w:rsid w:val="00702183"/>
    <w:rsid w:val="0078504C"/>
    <w:rsid w:val="007A459D"/>
    <w:rsid w:val="0082233D"/>
    <w:rsid w:val="008376F3"/>
    <w:rsid w:val="00840A67"/>
    <w:rsid w:val="00877626"/>
    <w:rsid w:val="00891698"/>
    <w:rsid w:val="00910168"/>
    <w:rsid w:val="009A15AC"/>
    <w:rsid w:val="009D789D"/>
    <w:rsid w:val="00A100EC"/>
    <w:rsid w:val="00A119E0"/>
    <w:rsid w:val="00B60E2B"/>
    <w:rsid w:val="00B67D72"/>
    <w:rsid w:val="00BA3BCB"/>
    <w:rsid w:val="00C17988"/>
    <w:rsid w:val="00D01E09"/>
    <w:rsid w:val="00D97A4D"/>
    <w:rsid w:val="00DA0211"/>
    <w:rsid w:val="00E65E1C"/>
    <w:rsid w:val="00EB49DC"/>
    <w:rsid w:val="00ED7D5C"/>
    <w:rsid w:val="00F306EF"/>
    <w:rsid w:val="00FD03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DA0211"/>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3FC7FE6DC07F4F7E800ED981EC02BE60">
    <w:name w:val="3FC7FE6DC07F4F7E800ED981EC02BE60"/>
    <w:rsid w:val="00562C75"/>
  </w:style>
  <w:style w:type="paragraph" w:customStyle="1" w:styleId="93F08529997249A0AEA3FDAB40AE5E03">
    <w:name w:val="93F08529997249A0AEA3FDAB40AE5E03"/>
  </w:style>
  <w:style w:type="paragraph" w:customStyle="1" w:styleId="87E31F6AD9724E68AC007C0E112748B8">
    <w:name w:val="87E31F6AD9724E68AC007C0E112748B8"/>
    <w:rsid w:val="00562C75"/>
  </w:style>
  <w:style w:type="paragraph" w:customStyle="1" w:styleId="EA12B715EA40440B8ECB54FC6987B2FB">
    <w:name w:val="EA12B715EA40440B8ECB54FC6987B2FB"/>
    <w:rsid w:val="00562C75"/>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19E1F11ED77A447D9A176A6FF7504215">
    <w:name w:val="19E1F11ED77A447D9A176A6FF7504215"/>
    <w:rsid w:val="0078504C"/>
  </w:style>
  <w:style w:type="paragraph" w:customStyle="1" w:styleId="2D254341635B4A9DA615D6CB1B2D03FC">
    <w:name w:val="2D254341635B4A9DA615D6CB1B2D03FC"/>
    <w:rsid w:val="007A459D"/>
  </w:style>
  <w:style w:type="paragraph" w:customStyle="1" w:styleId="5DCEF89F64854FA199DD5DC756B032A7">
    <w:name w:val="5DCEF89F64854FA199DD5DC756B032A7"/>
    <w:rsid w:val="00840A67"/>
  </w:style>
  <w:style w:type="paragraph" w:customStyle="1" w:styleId="FDF0FBF43D83499A8C525F8DAC3CE1F5">
    <w:name w:val="FDF0FBF43D83499A8C525F8DAC3CE1F5"/>
    <w:rsid w:val="00840A67"/>
  </w:style>
  <w:style w:type="paragraph" w:customStyle="1" w:styleId="0FD5603062D8481DBC41288D8E342409">
    <w:name w:val="0FD5603062D8481DBC41288D8E342409"/>
    <w:rsid w:val="00840A67"/>
  </w:style>
  <w:style w:type="paragraph" w:customStyle="1" w:styleId="DFBE3620B9A1486EA455EAB70F369131">
    <w:name w:val="DFBE3620B9A1486EA455EAB70F369131"/>
    <w:rsid w:val="002374DD"/>
  </w:style>
  <w:style w:type="paragraph" w:customStyle="1" w:styleId="E42CDA6693B74057927F4A909682B9D6">
    <w:name w:val="E42CDA6693B74057927F4A909682B9D6"/>
    <w:rsid w:val="002374DD"/>
  </w:style>
  <w:style w:type="paragraph" w:customStyle="1" w:styleId="C2AC96AD98154A17A61C82A75D2D52C0">
    <w:name w:val="C2AC96AD98154A17A61C82A75D2D52C0"/>
    <w:rsid w:val="002374DD"/>
  </w:style>
  <w:style w:type="paragraph" w:customStyle="1" w:styleId="CDF5B92D27BE4FA491E753BA23127702">
    <w:name w:val="CDF5B92D27BE4FA491E753BA23127702"/>
    <w:rsid w:val="002374DD"/>
  </w:style>
  <w:style w:type="paragraph" w:customStyle="1" w:styleId="8305AA2403A04C40BE50343A39AB4624">
    <w:name w:val="8305AA2403A04C40BE50343A39AB4624"/>
    <w:rsid w:val="002374DD"/>
  </w:style>
  <w:style w:type="paragraph" w:customStyle="1" w:styleId="EE136384F64849849CD6DDB2193E9BB2">
    <w:name w:val="EE136384F64849849CD6DDB2193E9BB2"/>
    <w:rsid w:val="002374DD"/>
  </w:style>
  <w:style w:type="paragraph" w:customStyle="1" w:styleId="E639D56DC8434FB584197FFF973F5B70">
    <w:name w:val="E639D56DC8434FB584197FFF973F5B70"/>
    <w:rsid w:val="002374DD"/>
  </w:style>
  <w:style w:type="paragraph" w:customStyle="1" w:styleId="0BB885378ABD4522A66D23D2609264E8">
    <w:name w:val="0BB885378ABD4522A66D23D2609264E8"/>
    <w:rsid w:val="002374DD"/>
  </w:style>
  <w:style w:type="paragraph" w:customStyle="1" w:styleId="08E2D8E12C424E829D6E076D80FE6C52">
    <w:name w:val="08E2D8E12C424E829D6E076D80FE6C52"/>
    <w:rsid w:val="002374DD"/>
  </w:style>
  <w:style w:type="paragraph" w:customStyle="1" w:styleId="B9A660411F4A4AA5B5F031EFB212BBBC">
    <w:name w:val="B9A660411F4A4AA5B5F031EFB212BBBC"/>
    <w:rsid w:val="00DA0211"/>
  </w:style>
  <w:style w:type="paragraph" w:customStyle="1" w:styleId="DFAAC9AC5BBC4A959FC71F92BB08F65B">
    <w:name w:val="DFAAC9AC5BBC4A959FC71F92BB08F65B"/>
    <w:rsid w:val="00DA0211"/>
  </w:style>
  <w:style w:type="paragraph" w:customStyle="1" w:styleId="819E7B12E5F747A6B739943C446B97CE">
    <w:name w:val="819E7B12E5F747A6B739943C446B97CE"/>
    <w:rsid w:val="00DA021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196</TotalTime>
  <Pages>1</Pages>
  <Words>8613</Words>
  <Characters>49099</Characters>
  <Application>Microsoft Office Word</Application>
  <DocSecurity>0</DocSecurity>
  <Lines>409</Lines>
  <Paragraphs>115</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73</cp:revision>
  <cp:lastPrinted>2024-05-02T00:18:00Z</cp:lastPrinted>
  <dcterms:created xsi:type="dcterms:W3CDTF">2024-02-19T06:42:00Z</dcterms:created>
  <dcterms:modified xsi:type="dcterms:W3CDTF">2024-05-02T00:20:00Z</dcterms:modified>
  <cp:category>Шаблоны</cp:category>
</cp:coreProperties>
</file>